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Default ContentType="image/png" Extension="png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90pt;margin-top:-36pt;width:13in;height:668.55pt;z-index:-251658752">
            <v:imagedata r:id="rId7" o:title=""/>
          </v:shape>
        </w:pict>
      </w: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9F0279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9F0279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6962DB" w:rsidRDefault="00F2407D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 xml:space="preserve">Мониторинг результатов диагностического тестирования</w:t>
      </w:r>
      <w:r w:rsidRPr="000E1191">
        <w:rPr>
          <w:b/>
          <w:bCs/>
          <w:sz w:val="48"/>
          <w:szCs w:val="48"/>
        </w:rPr>
        <w:br/>
      </w:r>
      <w:r>
        <w:rPr>
          <w:b/>
          <w:bCs/>
          <w:noProof/>
          <w:sz w:val="48"/>
          <w:szCs w:val="48"/>
        </w:rPr>
        <w:t xml:space="preserve">2016-2018</w:t>
      </w:r>
      <w:r w:rsidRPr="000E1191">
        <w:rPr>
          <w:b/>
          <w:bCs/>
          <w:sz w:val="48"/>
          <w:szCs w:val="48"/>
        </w:rPr>
        <w:t xml:space="preserve"> гг.</w:t>
      </w:r>
    </w:p>
    <w:p w:rsidR="00F2407D" w:rsidRPr="006962DB" w:rsidRDefault="00F2407D" w:rsidP="00B377BE">
      <w:pPr>
        <w:jc w:val="center"/>
        <w:rPr>
          <w:b/>
          <w:bCs/>
        </w:rPr>
      </w:pPr>
    </w:p>
    <w:p w:rsidR="00F2407D" w:rsidRPr="00BD3327" w:rsidRDefault="00F2407D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 xml:space="preserve">Дисциплина «</w:t>
      </w:r>
      <w:r>
        <w:rPr>
          <w:b/>
          <w:bCs/>
          <w:noProof/>
          <w:sz w:val="48"/>
          <w:szCs w:val="48"/>
        </w:rPr>
        <w:t xml:space="preserve">Физика</w:t>
      </w:r>
      <w:r w:rsidRPr="000E1191">
        <w:rPr>
          <w:b/>
          <w:bCs/>
          <w:sz w:val="48"/>
          <w:szCs w:val="48"/>
        </w:rPr>
        <w:t xml:space="preserve">»</w:t>
      </w:r>
    </w:p>
    <w:p w:rsidR="00F2407D" w:rsidRPr="00BD3327" w:rsidRDefault="00F2407D" w:rsidP="00B377BE">
      <w:pPr>
        <w:jc w:val="center"/>
        <w:rPr>
          <w:b/>
          <w:bCs/>
        </w:rPr>
      </w:pPr>
    </w:p>
    <w:p w:rsidR="00F2407D" w:rsidRPr="006C74FA" w:rsidRDefault="00F2407D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 xml:space="preserve">среднее общее образование</w:t>
      </w:r>
    </w:p>
    <w:p w:rsidR="00F2407D" w:rsidRPr="006C74FA" w:rsidRDefault="00F2407D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 xml:space="preserve">(на базе 11 классов)</w:t>
      </w:r>
    </w:p>
    <w:p w:rsidR="00F2407D" w:rsidRDefault="00F2407D" w:rsidP="001354A2">
      <w:pPr>
        <w:jc w:val="center"/>
      </w:pPr>
      <w:r>
        <w:br w:type="page"/>
      </w:r>
    </w:p>
    <w:p w:rsidR="00F2407D" w:rsidRPr="000E1191" w:rsidRDefault="00F2407D" w:rsidP="00BD3327">
      <w:pPr>
        <w:jc w:val="center"/>
        <w:rPr>
          <w:b/>
          <w:bCs/>
          <w:sz w:val="36"/>
          <w:szCs w:val="36"/>
        </w:rPr>
      </w:pPr>
      <w:r w:rsidRPr="000E1191">
        <w:rPr>
          <w:b/>
          <w:bCs/>
          <w:sz w:val="36"/>
          <w:szCs w:val="36"/>
        </w:rPr>
        <w:t xml:space="preserve">Содержание</w:t>
      </w:r>
    </w:p>
    <w:p w:rsidR="00F2407D" w:rsidRPr="000E1191" w:rsidRDefault="00F2407D" w:rsidP="00A76748">
      <w:pPr>
        <w:jc w:val="center"/>
        <w:rPr>
          <w:b/>
          <w:bCs/>
          <w:sz w:val="36"/>
          <w:szCs w:val="36"/>
          <w:highlight w:val="yellow"/>
        </w:rPr>
      </w:pPr>
      <w:r>
        <w:rPr>
          <w:noProof/>
        </w:rPr>
        <w:pict>
          <v:shape id="_x0000_s1028" type="#_x0000_t75" style="position:absolute;left:0;text-align:left;margin-left:36pt;margin-top:-695.7pt;width:668.25pt;height:477.75pt;z-index:-251659776">
            <v:imagedata r:id="rId7" o:title=""/>
          </v:shape>
        </w:pict>
      </w:r>
    </w:p>
    <w:p w:rsidR="00F2407D" w:rsidRPr="000E1191" w:rsidRDefault="00F2407D" w:rsidP="00A76748">
      <w:pPr>
        <w:jc w:val="center"/>
        <w:rPr>
          <w:b/>
          <w:bCs/>
          <w:sz w:val="36"/>
          <w:szCs w:val="36"/>
          <w:highlight w:val="yellow"/>
        </w:rPr>
      </w:pPr>
    </w:p>
    <w:p w:rsidR="00F2407D" w:rsidRPr="00EE3DEC" w:rsidRDefault="00F2407D">
      <w:pPr>
        <w:rPr>
          <w:i/>
          <w:iCs/>
        </w:rPr>
      </w:pPr>
      <w:r w:rsidRPr="00EE3DEC">
        <w:rPr>
          <w:i/>
          <w:iCs/>
        </w:rPr>
        <w:fldChar w:fldCharType="begin"/>
      </w:r>
      <w:r w:rsidRPr="00EE3DEC">
        <w:rPr>
          <w:i/>
          <w:iCs/>
        </w:rPr>
        <w:instrText xml:space="preserve"> TOC \o "1-3" \h \z \u </w:instrText>
      </w:r>
      <w:r w:rsidRPr="00EE3DEC">
        <w:rPr>
          <w:i/>
          <w:iCs/>
        </w:rPr>
        <w:fldChar w:fldCharType="separate"/>
      </w:r>
      <w:r w:rsidRPr="00EE3DEC">
        <w:rPr>
          <w:i/>
          <w:iCs/>
        </w:rPr>
        <w:t xml:space="preserve">Для обновления содержания нажмите на слове</w:t>
      </w:r>
      <w:r w:rsidRPr="009A2597">
        <w:rPr>
          <w:i/>
          <w:iCs/>
        </w:rPr>
        <w:t xml:space="preserve"> </w:t>
      </w:r>
      <w:r w:rsidRPr="00EE3DEC">
        <w:rPr>
          <w:b/>
          <w:bCs/>
          <w:i/>
          <w:iCs/>
          <w:u w:val="single"/>
        </w:rPr>
        <w:t xml:space="preserve">здесь</w:t>
      </w:r>
      <w:r w:rsidRPr="00EE3DEC">
        <w:rPr>
          <w:i/>
          <w:iCs/>
        </w:rPr>
        <w:t xml:space="preserve"> правой кнопкой мыши и выберите пункт меню "Обновить поле"</w:t>
      </w:r>
      <w:r w:rsidRPr="00EE3DEC">
        <w:rPr>
          <w:i/>
          <w:iCs/>
        </w:rPr>
        <w:fldChar w:fldCharType="end"/>
      </w:r>
    </w:p>
    <w:p w:rsidR="00F2407D" w:rsidRPr="000E1191" w:rsidRDefault="00F2407D" w:rsidP="00261730">
      <w:pPr>
        <w:pStyle w:val="Heading1"/>
      </w:pPr>
      <w:r>
        <w:br w:type="page"/>
      </w:r>
      <w:r w:rsidRPr="000E1191">
        <w:t xml:space="preserve">Количественные показатели участия в диагностич</w:t>
      </w:r>
      <w:r>
        <w:t xml:space="preserve">еском тестировании студентов</w:t>
      </w:r>
      <w:r>
        <w:br/>
        <w:t xml:space="preserve"> ОО</w:t>
      </w:r>
      <w:r w:rsidRPr="000E1191">
        <w:t xml:space="preserve"> «</w:t>
      </w:r>
      <w:r>
        <w:rPr>
          <w:noProof/>
        </w:rPr>
        <w:t xml:space="preserve">Нижнекамский химико-технологический институт (филиал) Казанского национального исследовательского технологического университета</w:t>
      </w:r>
      <w:r w:rsidRPr="000E1191">
        <w:t xml:space="preserve">»</w:t>
      </w:r>
    </w:p>
    <w:p w:rsidR="00F2407D" w:rsidRPr="000E1191" w:rsidRDefault="00F2407D" w:rsidP="00836E48">
      <w:pPr>
        <w:autoSpaceDE w:val="0"/>
        <w:autoSpaceDN w:val="0"/>
        <w:adjustRightInd w:val="0"/>
        <w:rPr>
          <w:sz w:val="20"/>
          <w:szCs w:val="20"/>
        </w:rPr>
      </w:pPr>
    </w:p>
    <w:p w:rsidR="00F2407D" w:rsidRPr="000E1191" w:rsidRDefault="00F2407D" w:rsidP="00914045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Сводная таблица участия О</w:t>
      </w:r>
      <w:r>
        <w:rPr>
          <w:b/>
          <w:bCs/>
          <w:sz w:val="28"/>
          <w:szCs w:val="28"/>
        </w:rPr>
        <w:t xml:space="preserve">О</w:t>
      </w:r>
      <w:r w:rsidRPr="000E1191">
        <w:rPr>
          <w:b/>
          <w:bCs/>
          <w:sz w:val="28"/>
          <w:szCs w:val="28"/>
        </w:rPr>
        <w:t xml:space="preserve"> в диагностическом тестировании </w:t>
      </w:r>
    </w:p>
    <w:p w:rsidR="00F2407D" w:rsidRPr="000E1191" w:rsidRDefault="00F2407D" w:rsidP="00836E48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133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24"/>
        <w:gridCol w:w="3229"/>
        <w:gridCol w:w="3085"/>
        <w:gridCol w:w="3084"/>
        <w:gridCol w:w="3085"/>
      </w:tblGrid>
      <w:tr w:rsidR="00F2407D" w:rsidRPr="00AF2841">
        <w:trPr>
          <w:trHeight w:val="262"/>
          <w:jc w:val="center"/>
        </w:trPr>
        <w:tc>
          <w:tcPr>
            <w:tcW w:w="824" w:type="dxa"/>
            <w:vMerge w:val="restart"/>
            <w:vAlign w:val="center"/>
          </w:tcPr>
          <w:p w:rsidR="00F2407D" w:rsidRPr="00AF2841" w:rsidRDefault="00F2407D" w:rsidP="00AF2841">
            <w:pPr>
              <w:jc w:val="center"/>
            </w:pPr>
            <w:r w:rsidRPr="00AF2841">
              <w:t xml:space="preserve">№</w:t>
            </w:r>
          </w:p>
        </w:tc>
        <w:tc>
          <w:tcPr>
            <w:tcW w:w="3229" w:type="dxa"/>
            <w:vMerge w:val="restart"/>
            <w:vAlign w:val="center"/>
          </w:tcPr>
          <w:p w:rsidR="00F2407D" w:rsidRPr="00AF2841" w:rsidRDefault="00F2407D" w:rsidP="00AF2841">
            <w:pPr>
              <w:jc w:val="center"/>
            </w:pPr>
            <w:r w:rsidRPr="00AF2841">
              <w:t xml:space="preserve">Дисциплина</w:t>
            </w:r>
          </w:p>
        </w:tc>
        <w:tc>
          <w:tcPr>
            <w:tcW w:w="9254" w:type="dxa"/>
            <w:gridSpan w:val="3"/>
            <w:vAlign w:val="center"/>
          </w:tcPr>
          <w:p w:rsidR="00F2407D" w:rsidRPr="00AF2841" w:rsidRDefault="00F2407D" w:rsidP="00AF2841">
            <w:pPr>
              <w:jc w:val="center"/>
            </w:pPr>
            <w:r w:rsidRPr="00AF2841">
              <w:t xml:space="preserve">Количество сеансов тестирования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Merge/>
            <w:vAlign w:val="center"/>
          </w:tcPr>
          <w:p w:rsidR="00F2407D" w:rsidRPr="00AF2841" w:rsidRDefault="00F2407D" w:rsidP="00AF2841">
            <w:pPr>
              <w:jc w:val="center"/>
            </w:pPr>
          </w:p>
        </w:tc>
        <w:tc>
          <w:tcPr>
            <w:tcW w:w="3229" w:type="dxa"/>
            <w:vMerge/>
            <w:vAlign w:val="center"/>
          </w:tcPr>
          <w:p w:rsidR="00F2407D" w:rsidRPr="00AF2841" w:rsidRDefault="00F2407D" w:rsidP="00AF2841">
            <w:pPr>
              <w:jc w:val="center"/>
            </w:pP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2016</w:t>
            </w:r>
            <w:r w:rsidRPr="00AF2841">
              <w:t xml:space="preserve"> г.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2017</w:t>
            </w:r>
            <w:r w:rsidRPr="00AF2841">
              <w:t xml:space="preserve"> г.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2018</w:t>
            </w:r>
            <w:r w:rsidRPr="00AF2841">
              <w:t xml:space="preserve"> г.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Английский язык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102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70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66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Биология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9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3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Информатика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81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61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57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История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104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59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69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Математика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109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73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64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Обществознание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-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-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7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Русский язык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83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68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55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8</w:t>
            </w:r>
          </w:p>
        </w:tc>
        <w:tc>
          <w:tcPr>
            <w:tcW w:w="3229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Физика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90</w:t>
            </w:r>
          </w:p>
        </w:tc>
        <w:tc>
          <w:tcPr>
            <w:tcW w:w="3084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52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68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9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Химия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65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47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46</w:t>
            </w:r>
          </w:p>
        </w:tc>
      </w:tr>
      <w:tr w:rsidR="00F2407D" w:rsidRPr="00AF284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85"/>
          <w:jc w:val="center"/>
        </w:trPr>
        <w:tc>
          <w:tcPr>
            <w:tcW w:w="4053" w:type="dxa"/>
            <w:gridSpan w:val="2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 w:rsidRPr="00374958">
              <w:rPr>
                <w:b/>
                <w:bCs/>
              </w:rPr>
              <w:t xml:space="preserve">Всего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639</w:t>
            </w:r>
          </w:p>
        </w:tc>
        <w:tc>
          <w:tcPr>
            <w:tcW w:w="3084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435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434</w:t>
            </w:r>
          </w:p>
        </w:tc>
      </w:tr>
    </w:tbl>
    <w:tbl/>
    <w:tbl/>
    <w:p w:rsidR="00F2407D" w:rsidRPr="000E1191" w:rsidRDefault="00F2407D" w:rsidP="00BA0466">
      <w:pPr>
        <w:rPr>
          <w:lang w:val="en-US"/>
        </w:rPr>
      </w:pPr>
      <w:r w:rsidRPr="000E1191">
        <w:rPr>
          <w:lang w:val="en-US"/>
        </w:rPr>
        <w:br w:type="page"/>
      </w:r>
    </w:p>
    <w:p w:rsidR="00F2407D" w:rsidRPr="000E1191" w:rsidRDefault="00F2407D" w:rsidP="00476C5D">
      <w:pPr>
        <w:pStyle w:val="Heading1"/>
      </w:pPr>
      <w:r w:rsidRPr="000E1191">
        <w:t xml:space="preserve">Результаты диагностического тестирования</w:t>
      </w:r>
      <w:r w:rsidRPr="000E1191">
        <w:t xml:space="preserve"> по дисциплине «</w:t>
      </w:r>
      <w:r>
        <w:rPr>
          <w:noProof/>
        </w:rPr>
        <w:t xml:space="preserve">Физика</w:t>
      </w:r>
      <w:r w:rsidRPr="000E1191">
        <w:t xml:space="preserve">»</w:t>
      </w:r>
    </w:p>
    <w:p w:rsidR="00F2407D" w:rsidRPr="000E1191" w:rsidRDefault="00F2407D" w:rsidP="006B47F1"/>
    <w:p w:rsidR="00F2407D" w:rsidRPr="000E1191" w:rsidRDefault="00F2407D" w:rsidP="00D14998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Количественные показатели участия в диагностическом тестировании студентов О</w:t>
      </w:r>
      <w:r>
        <w:rPr>
          <w:i w:val="0"/>
          <w:iCs w:val="0"/>
        </w:rPr>
        <w:t xml:space="preserve">О</w:t>
      </w:r>
      <w:r w:rsidRPr="000E1191">
        <w:rPr>
          <w:i w:val="0"/>
          <w:iCs w:val="0"/>
        </w:rPr>
        <w:t xml:space="preserve"> по дисциплине «</w:t>
      </w:r>
      <w:r>
        <w:rPr>
          <w:i w:val="0"/>
          <w:iCs w:val="0"/>
          <w:noProof/>
        </w:rPr>
        <w:t xml:space="preserve">Физика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6063E9">
      <w:pPr>
        <w:jc w:val="center"/>
        <w:rPr>
          <w:sz w:val="28"/>
          <w:szCs w:val="28"/>
        </w:rPr>
      </w:pPr>
    </w:p>
    <w:p w:rsidR="00F2407D" w:rsidRPr="000E1191" w:rsidRDefault="00F2407D" w:rsidP="003C33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Динамика количества </w:t>
      </w:r>
      <w:r>
        <w:rPr>
          <w:b/>
          <w:bCs/>
          <w:sz w:val="28"/>
          <w:szCs w:val="28"/>
        </w:rPr>
        <w:t xml:space="preserve">сеансов </w:t>
      </w:r>
      <w:r w:rsidRPr="000E1191">
        <w:rPr>
          <w:b/>
          <w:bCs/>
          <w:sz w:val="28"/>
          <w:szCs w:val="28"/>
        </w:rPr>
        <w:t xml:space="preserve">тестирования студентов О</w:t>
      </w:r>
      <w:r>
        <w:rPr>
          <w:b/>
          <w:bCs/>
          <w:sz w:val="28"/>
          <w:szCs w:val="28"/>
        </w:rPr>
        <w:t xml:space="preserve">О</w:t>
      </w:r>
      <w:r w:rsidRPr="000E1191">
        <w:rPr>
          <w:b/>
          <w:bCs/>
          <w:sz w:val="28"/>
          <w:szCs w:val="28"/>
        </w:rPr>
        <w:t xml:space="preserve"> </w:t>
      </w:r>
    </w:p>
    <w:p w:rsidR="00F2407D" w:rsidRPr="000E1191" w:rsidRDefault="00F2407D" w:rsidP="003C337D">
      <w:pPr>
        <w:jc w:val="center"/>
        <w:rPr>
          <w:b/>
          <w:bCs/>
          <w:sz w:val="28"/>
          <w:szCs w:val="28"/>
          <w:lang w:val="en-US"/>
        </w:rPr>
      </w:pPr>
      <w:r w:rsidRPr="000E1191">
        <w:rPr>
          <w:b/>
          <w:bCs/>
          <w:sz w:val="28"/>
          <w:szCs w:val="28"/>
        </w:rPr>
        <w:t xml:space="preserve">по</w:t>
      </w:r>
      <w:r w:rsidRPr="000E1191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дисциплине</w:t>
      </w:r>
      <w:r w:rsidRPr="000E1191">
        <w:rPr>
          <w:b/>
          <w:bCs/>
          <w:sz w:val="28"/>
          <w:szCs w:val="28"/>
          <w:lang w:val="en-US"/>
        </w:rPr>
        <w:t xml:space="preserve"> «</w:t>
      </w:r>
      <w:r>
        <w:rPr>
          <w:b/>
          <w:bCs/>
          <w:noProof/>
          <w:sz w:val="28"/>
          <w:szCs w:val="28"/>
          <w:lang w:val="en-US"/>
        </w:rPr>
        <w:t xml:space="preserve">Физика</w:t>
      </w:r>
      <w:r w:rsidRPr="000E1191">
        <w:rPr>
          <w:b/>
          <w:bCs/>
          <w:sz w:val="28"/>
          <w:szCs w:val="28"/>
          <w:lang w:val="en-US"/>
        </w:rPr>
        <w:t xml:space="preserve">»</w:t>
      </w:r>
    </w:p>
    <w:p w:rsidR="00F2407D" w:rsidRDefault="00F2407D" w:rsidP="003C337D">
      <w:pPr>
        <w:jc w:val="center"/>
        <w:rPr>
          <w:sz w:val="28"/>
          <w:szCs w:val="28"/>
          <w:lang w:val="en-US"/>
        </w:rPr>
      </w:pPr>
    </w:p>
    <w:p w:rsidR="00F2407D" w:rsidRPr="000E1191" w:rsidRDefault="00F2407D" w:rsidP="003C337D">
      <w:pPr>
        <w:jc w:val="center"/>
        <w:rPr>
          <w:sz w:val="28"/>
          <w:szCs w:val="28"/>
          <w:lang w:val="en-US"/>
        </w:rPr>
      </w:pPr>
      <w:r>
        <w:drawing>
          <wp:inline distT="0" distR="0" distL="0" distB="0">
            <wp:extent cy="2468880" cx="530352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range_by_years205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2468880" cx="530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6063E9">
      <w:pPr>
        <w:ind w:left="-360" w:right="-159"/>
        <w:jc w:val="center"/>
        <w:rPr>
          <w:b/>
          <w:bCs/>
          <w:sz w:val="20"/>
          <w:szCs w:val="20"/>
          <w:lang w:val="en-US"/>
        </w:rPr>
      </w:pPr>
    </w:p>
    <w:p w:rsidR="00F2407D" w:rsidRPr="000E1191" w:rsidRDefault="00F2407D" w:rsidP="000A0ADB">
      <w:pPr>
        <w:autoSpaceDE w:val="0"/>
        <w:autoSpaceDN w:val="0"/>
        <w:adjustRightInd w:val="0"/>
        <w:rPr>
          <w:lang w:val="en-US"/>
        </w:rPr>
      </w:pPr>
      <w:r w:rsidRPr="000E1191">
        <w:rPr>
          <w:lang w:val="en-US"/>
        </w:rPr>
        <w:br w:type="page"/>
      </w:r>
    </w:p>
    <w:p w:rsidR="00F2407D" w:rsidRPr="000E1191" w:rsidRDefault="00F2407D" w:rsidP="00D14998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Мониторинг результатов диагностического тестирования по дисциплине «</w:t>
      </w:r>
      <w:r>
        <w:rPr>
          <w:i w:val="0"/>
          <w:iCs w:val="0"/>
          <w:noProof/>
        </w:rPr>
        <w:t xml:space="preserve">Физика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C0682E">
      <w:pPr>
        <w:autoSpaceDE w:val="0"/>
        <w:autoSpaceDN w:val="0"/>
        <w:adjustRightInd w:val="0"/>
        <w:rPr>
          <w:sz w:val="28"/>
          <w:szCs w:val="28"/>
        </w:rPr>
      </w:pPr>
    </w:p>
    <w:p w:rsidR="00F2407D" w:rsidRPr="000E1191" w:rsidRDefault="00F2407D" w:rsidP="00CC4650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Распределение результатов диагностического тестирования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Физика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E205BE" w:rsidRDefault="00F2407D" w:rsidP="00CC4650">
      <w:pPr>
        <w:jc w:val="center"/>
        <w:rPr>
          <w:b/>
          <w:bCs/>
          <w:sz w:val="28"/>
          <w:szCs w:val="28"/>
        </w:rPr>
      </w:pPr>
    </w:p>
    <w:p w:rsidR="00F2407D" w:rsidRDefault="00F2407D" w:rsidP="00CC4650">
      <w:pPr>
        <w:jc w:val="center"/>
        <w:rPr>
          <w:lang w:val="en-US"/>
        </w:rPr>
      </w:pPr>
      <w:r>
        <w:drawing>
          <wp:inline distT="0" distR="0" distL="0" distB="0">
            <wp:extent cy="22860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pic_hist_all_years_205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22860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FA39BE" w:rsidRDefault="00F2407D" w:rsidP="00CC4650">
      <w:pPr>
        <w:jc w:val="center"/>
        <w:rPr>
          <w:b/>
          <w:bCs/>
          <w:sz w:val="28"/>
          <w:szCs w:val="28"/>
          <w:lang w:val="en-US"/>
        </w:rPr>
      </w:pPr>
    </w:p>
    <w:tbl>
      <w:tblPr>
        <w:tblW w:w="83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660"/>
        <w:gridCol w:w="1800"/>
        <w:gridCol w:w="1980"/>
        <w:gridCol w:w="1930"/>
      </w:tblGrid>
      <w:tr w:rsidR="00F2407D" w:rsidRPr="00AF2841">
        <w:trPr>
          <w:cantSplit/>
          <w:tblHeader/>
          <w:jc w:val="center"/>
        </w:trPr>
        <w:tc>
          <w:tcPr>
            <w:tcW w:w="2660" w:type="dxa"/>
            <w:vMerge w:val="restart"/>
            <w:vAlign w:val="center"/>
          </w:tcPr>
          <w:p w:rsidR="00F2407D" w:rsidRPr="00AF2841" w:rsidRDefault="00F2407D" w:rsidP="002D0967">
            <w:pPr>
              <w:jc w:val="center"/>
            </w:pPr>
            <w:r w:rsidRPr="00AF2841">
              <w:t xml:space="preserve">Диапазон правильно выполненных</w:t>
            </w:r>
            <w:r w:rsidRPr="00AF2841">
              <w:br/>
              <w:t xml:space="preserve">заданий</w:t>
            </w:r>
          </w:p>
        </w:tc>
        <w:tc>
          <w:tcPr>
            <w:tcW w:w="5710" w:type="dxa"/>
            <w:gridSpan w:val="3"/>
            <w:vAlign w:val="center"/>
          </w:tcPr>
          <w:p w:rsidR="00F2407D" w:rsidRPr="00AF2841" w:rsidRDefault="00F2407D" w:rsidP="002D0967">
            <w:pPr>
              <w:jc w:val="center"/>
            </w:pPr>
            <w:r w:rsidRPr="00AF2841">
              <w:t xml:space="preserve">Доля студентов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Merge/>
            <w:vAlign w:val="center"/>
          </w:tcPr>
          <w:p w:rsidR="00F2407D" w:rsidRPr="00AF2841" w:rsidRDefault="00F2407D" w:rsidP="002D0967">
            <w:pPr>
              <w:jc w:val="center"/>
            </w:pP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2016</w:t>
            </w:r>
            <w:r w:rsidRPr="00AF2841">
              <w:t xml:space="preserve"> г.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 xml:space="preserve">2017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 xml:space="preserve">г.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 xml:space="preserve">2018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 xml:space="preserve">г.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[80%-100%]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5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0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0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[60%-80%)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16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11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35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[40%-60%)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32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52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40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[0%-40%)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47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37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25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jc w:val="center"/>
        </w:trPr>
        <w:tc>
          <w:tcPr>
            <w:tcW w:w="266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Всего</w:t>
            </w:r>
          </w:p>
        </w:tc>
        <w:tc>
          <w:tcPr>
            <w:tcW w:w="180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100%</w:t>
            </w:r>
          </w:p>
        </w:tc>
        <w:tc>
          <w:tcPr>
            <w:tcW w:w="198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 xml:space="preserve">100%</w:t>
            </w:r>
          </w:p>
        </w:tc>
        <w:tc>
          <w:tcPr>
            <w:tcW w:w="193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 xml:space="preserve">100%</w:t>
            </w:r>
          </w:p>
        </w:tc>
      </w:tr>
    </w:tbl>
    <w:tbl/>
    <w:tbl/>
    <w:p w:rsidR="00F2407D" w:rsidRPr="000E1191" w:rsidRDefault="00F2407D" w:rsidP="0094620E"/>
    <w:p w:rsidR="00F2407D" w:rsidRPr="000E1191" w:rsidRDefault="00F2407D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Физика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2016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год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</w:p>
    <w:p w:rsidR="00F2407D" w:rsidRPr="00022C84" w:rsidRDefault="00F2407D" w:rsidP="00D24DD8">
      <w:pPr>
        <w:jc w:val="center"/>
        <w:rPr>
          <w:b/>
          <w:bCs/>
          <w:color w:val="FF0000"/>
          <w:lang w:val="en-US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hist_year_205_2016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D24DD8">
      <w:pPr>
        <w:jc w:val="center"/>
        <w:rPr>
          <w:lang w:val="en-US"/>
        </w:rPr>
      </w:pPr>
    </w:p>
    <w:p w:rsidR="00F2407D" w:rsidRPr="000E1191" w:rsidRDefault="00F2407D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Физика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2017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год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</w:p>
    <w:p w:rsidR="00F2407D" w:rsidRPr="00022C84" w:rsidRDefault="00F2407D" w:rsidP="00D24DD8">
      <w:pPr>
        <w:jc w:val="center"/>
        <w:rPr>
          <w:b/>
          <w:bCs/>
          <w:color w:val="FF0000"/>
          <w:lang w:val="en-US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hist_year_205_2017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D24DD8">
      <w:pPr>
        <w:jc w:val="center"/>
        <w:rPr>
          <w:lang w:val="en-US"/>
        </w:rPr>
      </w:pPr>
    </w:p>
    <w:p w:rsidR="00F2407D" w:rsidRPr="000E1191" w:rsidRDefault="00F2407D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Физика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2018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год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</w:p>
    <w:p w:rsidR="00F2407D" w:rsidRPr="00022C84" w:rsidRDefault="00F2407D" w:rsidP="00D24DD8">
      <w:pPr>
        <w:jc w:val="center"/>
        <w:rPr>
          <w:b/>
          <w:bCs/>
          <w:color w:val="FF0000"/>
          <w:lang w:val="en-US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hist_year_205_2018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D24DD8">
      <w:pPr>
        <w:jc w:val="center"/>
        <w:rPr>
          <w:lang w:val="en-US"/>
        </w:rPr>
      </w:pPr>
    </w:p>
    <w:p w:rsidR="00F2407D" w:rsidRPr="000E1191" w:rsidRDefault="00F2407D" w:rsidP="00D24DD8">
      <w:pPr>
        <w:jc w:val="center"/>
        <w:rPr>
          <w:lang w:val="en-US"/>
        </w:rPr>
      </w:pPr>
      <w:r w:rsidRPr="000E1191">
        <w:rPr>
          <w:lang w:val="en-US"/>
        </w:rPr>
        <w:br w:type="page"/>
      </w:r>
    </w:p>
    <w:p w:rsidR="00F2407D" w:rsidRPr="000E1191" w:rsidRDefault="00F2407D" w:rsidP="001B78C2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Содержание измерительных материалов диагностического тестирования в </w:t>
      </w:r>
      <w:r>
        <w:rPr>
          <w:i w:val="0"/>
          <w:iCs w:val="0"/>
          <w:noProof/>
        </w:rPr>
        <w:t xml:space="preserve">2016-2018</w:t>
      </w:r>
      <w:r w:rsidRPr="000E1191">
        <w:rPr>
          <w:i w:val="0"/>
          <w:iCs w:val="0"/>
        </w:rPr>
        <w:t xml:space="preserve"> гг. </w:t>
      </w:r>
      <w:r w:rsidRPr="000E1191">
        <w:rPr>
          <w:i w:val="0"/>
          <w:iCs w:val="0"/>
        </w:rPr>
        <w:br/>
        <w:t xml:space="preserve">по дисциплине «</w:t>
      </w:r>
      <w:r>
        <w:rPr>
          <w:i w:val="0"/>
          <w:iCs w:val="0"/>
          <w:noProof/>
        </w:rPr>
        <w:t xml:space="preserve">Физика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0E3611">
      <w:pPr>
        <w:rPr>
          <w:lang w:val="en-US"/>
        </w:rPr>
      </w:pPr>
    </w:p>
    <w:p w:rsidR="00F2407D" w:rsidRPr="000E1191" w:rsidRDefault="00F2407D" w:rsidP="000E3611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Структура измерительных материалов по дисциплине «</w:t>
      </w:r>
      <w:r>
        <w:rPr>
          <w:b/>
          <w:bCs/>
          <w:noProof/>
          <w:sz w:val="28"/>
          <w:szCs w:val="28"/>
        </w:rPr>
        <w:t xml:space="preserve">Физика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E1191" w:rsidRDefault="00F2407D" w:rsidP="000E3611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2016-2018 гг.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28"/>
        <w:gridCol w:w="12179"/>
      </w:tblGrid>
      <w:tr w:rsidR="00F2407D" w:rsidRPr="00AF2841">
        <w:trPr>
          <w:trHeight w:val="86"/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ind w:right="-107"/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№ п/п</w:t>
            </w:r>
          </w:p>
        </w:tc>
        <w:tc>
          <w:tcPr>
            <w:tcW w:w="12179" w:type="dxa"/>
          </w:tcPr>
          <w:p w:rsidR="00F2407D" w:rsidRPr="00AF2841" w:rsidRDefault="00F2407D" w:rsidP="005B1F05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Наименование темы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Прямолинейное равномерное движение. Ускорение. Прямолинейное равноускоренное движение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Движение точки по окружности с постоянной по модулю скоростью. Центростремительное ускорение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3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Сила. Суперпозиция сил. Законы Ньютона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4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Силы в механике. Гравитационная сила (закон всемирного тяготения)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5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Момент силы. Условия равновесия твердого тела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6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Давление жидкости. Закон Паскаля. Закон Архимеда. Условия плавания тел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7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Импульс тела. Закон сохранения импульса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8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Работа силы. Мощность. Кинетическая энергия. Потенциальная энергия. Закон сохранения механической энергии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9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Гармонические колебания (амплитуда, фаза, период, частота). Маятники (математический и пружинный). Энергия колебаний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10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Связь между давлением и средней кинетической энергией поступательного движения молекул идеального газа. Связь температуры со средней кинетической энергией атомов вещества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11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Уравнение Клапейрона - Менделеева. Изопроцессы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12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Внутренняя энергия. Работа в термодинамике. Первый закон термодинамики. КПД тепловой машины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13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Закон сохранения заряда. Закон Кулона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14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Действие электрического поля на электрические заряды. Напряженность электрического поля. Принцип суперпозиции электрических полей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15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Потенциальность электростатического поля. Разность потенциалов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16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Электрическая емкость. Конденсатор. Энергия электрического поля конденсатора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17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Постоянный электрический ток. Сила тока. Напряжение. Закон Ома для участка цепи. Последовательное и параллельное соединение проводников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18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Электродвижущая сила. Внутреннее сопротивление источника тока. Закон Ома для полной электрической цепи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19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Работа и мощность электрического тока. Закон Джоуля - Ленца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20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Магнитное поле проводника с током. Сила Ампера. Сила Лоренца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21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Явление электромагнитной индукции. Магнитный поток. Закон электромагнитной индукции Фарадея. Правило Ленца. Самоиндукция. Индуктивность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22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Свободные электромагнитные колебания. Колебательный контур. Вынужденные электромагнитные колебания. Резонанс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23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Прямолинейное распространение света. Закон отражения света. Построение изображений в плоском зеркале. Закон преломления света. Полное внутреннее отражение. Линзы. Оптическая сила линзы. Формула тонкой линзы. Построение изображений в линзах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24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Интерференция света. Дифракция света. Дифракционная решетка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25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Гипотеза М. Планка о квантах. Фотоэффект. Уравнение Эйнштейна для фотоэффекта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26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Радиоактивность. Альфа-распад. Бета-распад. Гамма-распад. Закон радиоактивного распада. Нуклонная модель ядра. Заряд ядра. Массовое число ядра. Ядерные реакции</w:t>
            </w:r>
          </w:p>
        </w:tc>
      </w:tr>
    </w:tbl>
    <w:p w:rsidR="00F2407D" w:rsidRDefault="00F2407D" w:rsidP="000E3611">
      <w:pPr>
        <w:rPr>
          <w:lang w:val="en-US"/>
        </w:rPr>
      </w:pPr>
    </w:p>
    <w:p w:rsidR="00F2407D" w:rsidRPr="000E1191" w:rsidRDefault="00F2407D" w:rsidP="00695A65">
      <w:pPr>
        <w:jc w:val="center"/>
        <w:rPr>
          <w:lang w:val="en-US"/>
        </w:rPr>
      </w:pPr>
      <w:r>
        <w:rPr>
          <w:lang w:val="en-US"/>
        </w:rPr>
        <w:br w:type="page"/>
      </w:r>
    </w:p>
    <w:p w:rsidR="00F2407D" w:rsidRPr="000E1191" w:rsidRDefault="00F2407D" w:rsidP="00D97543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Карт</w:t>
      </w:r>
      <w:r>
        <w:rPr>
          <w:i w:val="0"/>
          <w:iCs w:val="0"/>
        </w:rPr>
        <w:t xml:space="preserve">а</w:t>
      </w:r>
      <w:r w:rsidRPr="000E1191">
        <w:rPr>
          <w:i w:val="0"/>
          <w:iCs w:val="0"/>
        </w:rPr>
        <w:t xml:space="preserve"> коэффициентов решаемости заданий по дисциплине «</w:t>
      </w:r>
      <w:r>
        <w:rPr>
          <w:i w:val="0"/>
          <w:iCs w:val="0"/>
          <w:noProof/>
        </w:rPr>
        <w:t xml:space="preserve">Физика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01464C">
      <w:pPr>
        <w:autoSpaceDE w:val="0"/>
        <w:autoSpaceDN w:val="0"/>
        <w:adjustRightInd w:val="0"/>
        <w:ind w:right="-10"/>
        <w:jc w:val="center"/>
        <w:rPr>
          <w:rFonts w:ascii="Courier New" w:hAnsi="Courier New" w:cs="Courier New"/>
          <w:sz w:val="20"/>
          <w:szCs w:val="20"/>
        </w:rPr>
      </w:pPr>
    </w:p>
    <w:p w:rsidR="00F2407D" w:rsidRPr="00C9205C" w:rsidRDefault="00F2407D" w:rsidP="00306947">
      <w:pPr>
        <w:autoSpaceDE w:val="0"/>
        <w:autoSpaceDN w:val="0"/>
        <w:adjustRightInd w:val="0"/>
        <w:rPr>
          <w:sz w:val="28"/>
          <w:szCs w:val="28"/>
        </w:rPr>
      </w:pPr>
    </w:p>
    <w:p w:rsidR="00F2407D" w:rsidRPr="000E1191" w:rsidRDefault="00F2407D" w:rsidP="00CC4E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Карта коэффициентов решаемости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Физика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E1191" w:rsidRDefault="00F2407D" w:rsidP="00CC4E7D">
      <w:pPr>
        <w:jc w:val="center"/>
        <w:rPr>
          <w:b/>
          <w:bCs/>
          <w:sz w:val="28"/>
          <w:szCs w:val="28"/>
        </w:rPr>
      </w:pPr>
    </w:p>
    <w:p w:rsidR="00F2407D" w:rsidRPr="00FF4656" w:rsidRDefault="00F2407D" w:rsidP="00CC4E7D">
      <w:pPr>
        <w:jc w:val="center"/>
        <w:rPr>
          <w:b/>
          <w:bCs/>
          <w:color w:val="FF0000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map_rates_205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FF4656" w:rsidRDefault="00F2407D" w:rsidP="00D1751A">
      <w:pPr>
        <w:jc w:val="both"/>
        <w:rPr>
          <w:i/>
          <w:iCs/>
        </w:rPr>
      </w:pPr>
    </w:p>
    <w:p w:rsidR="00F2407D" w:rsidRPr="000E1191" w:rsidRDefault="00F2407D" w:rsidP="00AF2841">
      <w:pPr>
        <w:jc w:val="center"/>
        <w:rPr>
          <w:b/>
          <w:bCs/>
          <w:sz w:val="28"/>
          <w:szCs w:val="28"/>
        </w:rPr>
      </w:pPr>
      <w:r w:rsidRPr="00C469BF">
        <w:br w:type="page"/>
      </w:r>
      <w:r w:rsidRPr="000E1191">
        <w:rPr>
          <w:b/>
          <w:bCs/>
          <w:sz w:val="28"/>
          <w:szCs w:val="28"/>
        </w:rPr>
        <w:t xml:space="preserve">Таблица коэффициентов решаемости заданий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Физика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Default="00F2407D" w:rsidP="00E410FC">
      <w:pPr>
        <w:rPr>
          <w:lang w:val="en-US"/>
        </w:rPr>
      </w:pPr>
    </w:p>
    <w:tbl>
      <w:tblPr>
        <w:tblW w:w="152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567"/>
        <w:gridCol w:w="3201"/>
        <w:gridCol w:w="3493"/>
        <w:gridCol w:w="3493"/>
        <w:gridCol w:w="3493"/>
      </w:tblGrid>
      <w:tr w:rsidR="00F2407D" w:rsidRPr="000E1191">
        <w:trPr>
          <w:jc w:val="center"/>
        </w:trPr>
        <w:tc>
          <w:tcPr>
            <w:tcW w:w="0" w:type="auto"/>
            <w:vAlign w:val="center"/>
          </w:tcPr>
          <w:p w:rsidR="00F2407D" w:rsidRPr="002D0967" w:rsidRDefault="00F2407D" w:rsidP="000748FB">
            <w:pPr>
              <w:tabs>
                <w:tab w:val="left" w:pos="5423"/>
              </w:tabs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№ п/п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Наименование темы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Коэффициент</w:t>
            </w:r>
            <w:r w:rsidRPr="002D0967">
              <w:rPr>
                <w:b/>
                <w:bCs/>
              </w:rPr>
              <w:br/>
              <w:t xml:space="preserve"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 xml:space="preserve">2016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Коэффициент</w:t>
            </w:r>
            <w:r w:rsidRPr="002D0967">
              <w:rPr>
                <w:b/>
                <w:bCs/>
              </w:rPr>
              <w:br/>
              <w:t xml:space="preserve"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 xml:space="preserve">2017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Коэффициент</w:t>
            </w:r>
            <w:r w:rsidRPr="002D0967">
              <w:rPr>
                <w:b/>
                <w:bCs/>
              </w:rPr>
              <w:br/>
              <w:t xml:space="preserve"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 xml:space="preserve">2018</w:t>
            </w:r>
            <w:r w:rsidRPr="002D0967">
              <w:rPr>
                <w:b/>
                <w:bCs/>
              </w:rPr>
              <w:t xml:space="preserve"> г.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Прямолинейное равномерное движение. Ускорение. Прямолинейное равноускоренное движение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0,51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Движение точки по окружности с постоянной по модулю скоростью. Центростремительное ускорение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0,72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3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Сила. Суперпозиция сил. Законы Ньютона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0,63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4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Силы в механике. Гравитационная сила (закон всемирного тяготения)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0,52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5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Момент силы. Условия равновесия твердого тела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0,57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0,47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6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Давление жидкости. Закон Паскаля. Закон Архимеда. Условия плавания тел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0,44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7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Импульс тела. Закон сохранения импульса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8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Работа силы. Мощность. Кинетическая энергия. Потенциальная энергия. Закон сохранения механической энергии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0,62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9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Гармонические колебания (амплитуда, фаза, период, частота). Маятники (математический и пружинный). Энергия колебаний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0,51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10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Связь между давлением и средней кинетической энергией поступательного движения молекул идеального газа. Связь температуры со средней кинетической энергией атомов вещества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0,68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11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Уравнение Клапейрона - Менделеева. Изопроцессы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0,47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12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Внутренняя энергия. Работа в термодинамике. Первый закон термодинамики. КПД тепловой машины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13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Закон сохранения заряда. Закон Кулона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0,40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14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Действие электрического поля на электрические заряды. Напряженность электрического поля. Принцип суперпозиции электрических полей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0,54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15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Потенциальность электростатического поля. Разность потенциалов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0,50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16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Электрическая емкость. Конденсатор. Энергия электрического поля конденсатора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0,51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17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Постоянный электрический ток. Сила тока. Напряжение. Закон Ома для участка цепи. Последовательное и параллельное соединение проводников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18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Электродвижущая сила. Внутреннее сопротивление источника тока. Закон Ома для полной электрической цепи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19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Работа и мощность электрического тока. Закон Джоуля - Ленца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0,42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0,62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20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Магнитное поле проводника с током. Сила Ампера. Сила Лоренца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0,37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0,51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21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Явление электромагнитной индукции. Магнитный поток. Закон электромагнитной индукции Фарадея. Правило Ленца. Самоиндукция. Индуктивность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0,47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0,43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22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Свободные электромагнитные колебания. Колебательный контур. Вынужденные электромагнитные колебания. Резонанс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0,42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0,43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23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Прямолинейное распространение света. Закон отражения света. Построение изображений в плоском зеркале. Закон преломления света. Полное внутреннее отражение. Линзы. Оптическая сила линзы. Формула тонкой линзы. Построение изображений в линзах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0,57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24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Интерференция света. Дифракция света. Дифракционная решетка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0,15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0,35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25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Гипотеза М. Планка о квантах. Фотоэффект. Уравнение Эйнштейна для фотоэффекта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26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Радиоактивность. Альфа-распад. Бета-распад. Гамма-распад. Закон радиоактивного распада. Нуклонная модель ядра. Заряд ядра. Массовое число ядра. Ядерные реакции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0,57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0,53</w:t>
            </w:r>
          </w:p>
        </w:tc>
      </w:tr>
    </w:tbl>
    <w:p w:rsidR="00F2407D" w:rsidRDefault="00F2407D" w:rsidP="00E410FC">
      <w:pPr>
        <w:rPr>
          <w:lang w:val="en-US"/>
        </w:rPr>
      </w:pPr>
    </w:p>
    <w:p w:rsidR="00F2407D" w:rsidRPr="00D05178" w:rsidRDefault="00F2407D" w:rsidP="00E410FC">
      <w:pPr>
        <w:rPr>
          <w:lang w:val="en-US"/>
        </w:rPr>
      </w:pPr>
      <w:r>
        <w:rPr>
          <w:lang w:val="en-US"/>
        </w:rPr>
        <w:br w:type="page"/>
      </w:r>
    </w:p>
    <w:tbl/>
    <w:tbl/>
    <w:tbl/>
    <w:tbl/>
    <w:tbl/>
    <w:p w:rsidR="00F2407D" w:rsidRPr="00D05178" w:rsidRDefault="00F2407D" w:rsidP="004E192B">
      <w:pPr>
        <w:spacing w:line="360" w:lineRule="auto"/>
        <w:jc w:val="center"/>
        <w:rPr>
          <w:lang w:val="en-US"/>
        </w:rPr>
      </w:pPr>
    </w:p>
    <w:p w:rsidR="00F2407D" w:rsidRPr="00D05178" w:rsidRDefault="00F2407D" w:rsidP="001F068E">
      <w:pPr>
        <w:spacing w:line="360" w:lineRule="auto"/>
        <w:jc w:val="center"/>
        <w:rPr>
          <w:lang w:val="en-US"/>
        </w:rPr>
      </w:pPr>
    </w:p>
    <w:p w:rsidR="00F2407D" w:rsidRPr="000E1191" w:rsidRDefault="00F2407D" w:rsidP="001F068E">
      <w:pPr>
        <w:spacing w:line="360" w:lineRule="auto"/>
        <w:jc w:val="center"/>
      </w:pPr>
      <w:r w:rsidRPr="000E1191">
        <w:t xml:space="preserve">Мониторинг результатов диагностического тестирования </w:t>
      </w:r>
    </w:p>
    <w:p w:rsidR="00F2407D" w:rsidRPr="000E1191" w:rsidRDefault="00F2407D" w:rsidP="001F068E">
      <w:pPr>
        <w:spacing w:line="360" w:lineRule="auto"/>
        <w:jc w:val="center"/>
      </w:pPr>
      <w:r w:rsidRPr="000E1191">
        <w:t xml:space="preserve">подготовлен</w:t>
      </w:r>
      <w:r w:rsidRPr="000E1191">
        <w:br/>
        <w:t xml:space="preserve">Научно-исследовательским институтом</w:t>
      </w:r>
      <w:r w:rsidRPr="000E1191">
        <w:br/>
        <w:t xml:space="preserve">мониторинга качества образования.</w:t>
      </w:r>
    </w:p>
    <w:p w:rsidR="00F2407D" w:rsidRPr="000E1191" w:rsidRDefault="00F2407D" w:rsidP="001F068E"/>
    <w:p w:rsidR="00F2407D" w:rsidRPr="000E1191" w:rsidRDefault="00F2407D" w:rsidP="001F068E">
      <w:pPr>
        <w:jc w:val="center"/>
      </w:pPr>
      <w:r w:rsidRPr="000E1191">
        <w:t xml:space="preserve">По представленным аналитическим материалам ждем Ваших предложений </w:t>
      </w:r>
      <w:r w:rsidRPr="000E1191">
        <w:br/>
        <w:t xml:space="preserve">по адресу:</w:t>
      </w:r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r w:rsidRPr="000E1191">
        <w:t xml:space="preserve">424000, Республика Марий Эл, г. Йошкар-Ола, ул. Я. Эшпая, д. 155.</w:t>
      </w:r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r w:rsidRPr="000E1191">
        <w:t xml:space="preserve">Телефоны: 8 (8362) 42-24-68.</w:t>
      </w:r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hyperlink r:id="rId9" w:history="1">
        <w:r w:rsidRPr="000E1191">
          <w:rPr>
            <w:rStyle w:val="Hyperlink"/>
            <w:lang w:val="en-US"/>
          </w:rPr>
          <w:t xml:space="preserve">nii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mko</w:t>
        </w:r>
        <w:r w:rsidRPr="000E1191">
          <w:rPr>
            <w:rStyle w:val="Hyperlink"/>
          </w:rPr>
          <w:t xml:space="preserve">@</w:t>
        </w:r>
        <w:r w:rsidRPr="000E1191">
          <w:rPr>
            <w:rStyle w:val="Hyperlink"/>
            <w:lang w:val="en-US"/>
          </w:rPr>
          <w:t xml:space="preserve">gmail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com</w:t>
        </w:r>
      </w:hyperlink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hyperlink r:id="rId10" w:history="1">
        <w:r w:rsidRPr="000E1191">
          <w:rPr>
            <w:rStyle w:val="Hyperlink"/>
            <w:lang w:val="en-US"/>
          </w:rPr>
          <w:t xml:space="preserve">www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i</w:t>
        </w:r>
        <w:r w:rsidRPr="000E1191">
          <w:rPr>
            <w:rStyle w:val="Hyperlink"/>
          </w:rPr>
          <w:t xml:space="preserve">-</w:t>
        </w:r>
        <w:r w:rsidRPr="000E1191">
          <w:rPr>
            <w:rStyle w:val="Hyperlink"/>
            <w:lang w:val="en-US"/>
          </w:rPr>
          <w:t xml:space="preserve">exam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ru</w:t>
        </w:r>
      </w:hyperlink>
    </w:p>
    <w:p w:rsidR="00F2407D" w:rsidRPr="000E1191" w:rsidRDefault="00F2407D">
      <w:pPr>
        <w:rPr>
          <w:rFonts w:ascii="Courier New" w:hAnsi="Courier New" w:cs="Courier New"/>
          <w:noProof/>
          <w:sz w:val="20"/>
          <w:szCs w:val="20"/>
        </w:rPr>
      </w:pPr>
    </w:p>
    <w:p w:rsidR="00F2407D" w:rsidRPr="000E1191" w:rsidRDefault="00F2407D">
      <w:pPr>
        <w:rPr>
          <w:rFonts w:ascii="Courier New" w:hAnsi="Courier New" w:cs="Courier New"/>
          <w:noProof/>
          <w:sz w:val="20"/>
          <w:szCs w:val="20"/>
        </w:rPr>
        <w:sectPr w:rsidR="00F2407D" w:rsidRPr="000E1191" w:rsidSect="007C3CEA">
          <w:footerReference w:type="default" r:id="rId11"/>
          <w:type w:val="continuous"/>
          <w:pgSz w:w="16838" w:h="11906" w:orient="landscape"/>
          <w:pgMar w:top="567" w:right="1134" w:bottom="567" w:left="1134" w:header="709" w:footer="709" w:gutter="0"/>
          <w:cols w:space="708"/>
          <w:titlePg/>
          <w:docGrid w:linePitch="360"/>
        </w:sectPr>
      </w:pPr>
    </w:p>
    <w:p w:rsidR="00F2407D" w:rsidRPr="000E1191" w:rsidRDefault="00F2407D" w:rsidP="009E58D4">
      <w:pPr>
        <w:rPr>
          <w:noProof/>
        </w:rPr>
      </w:pPr>
    </w:p>
    <w:sectPr w:rsidR="00F2407D" w:rsidRPr="000E1191" w:rsidSect="008128E7">
      <w:type w:val="continuous"/>
      <w:pgSz w:w="16838" w:h="11906" w:orient="landscape"/>
      <w:pgMar w:top="567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2407D" w:rsidRDefault="00F2407D">
      <w:r>
        <w:separator/>
      </w:r>
    </w:p>
  </w:endnote>
  <w:endnote w:type="continuationSeparator" w:id="0">
    <w:p w:rsidR="00F2407D" w:rsidRDefault="00F2407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407D" w:rsidRDefault="00F2407D" w:rsidP="007C3CEA">
    <w:pPr>
      <w:pStyle w:val="Footer"/>
      <w:framePr w:wrap="auto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:rsidR="00F2407D" w:rsidRDefault="00F2407D" w:rsidP="007C3CEA">
    <w:pPr>
      <w:pStyle w:val="Footer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2407D" w:rsidRDefault="00F2407D">
      <w:r>
        <w:separator/>
      </w:r>
    </w:p>
  </w:footnote>
  <w:footnote w:type="continuationSeparator" w:id="0">
    <w:p w:rsidR="00F2407D" w:rsidRDefault="00F2407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B83BE8"/>
    <w:multiLevelType w:val="hybridMultilevel"/>
    <w:tmpl w:val="C694C640"/>
    <w:lvl w:ilvl="0" w:tplc="EFAC512C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cs="Symbol" w:hint="default"/>
        <w:sz w:val="22"/>
        <w:szCs w:val="22"/>
      </w:rPr>
    </w:lvl>
    <w:lvl w:ilvl="1" w:tplc="EFAC512C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">
    <w:nsid w:val="06366C0E"/>
    <w:multiLevelType w:val="multilevel"/>
    <w:tmpl w:val="0D84C99A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>
    <w:nsid w:val="0A7B43C4"/>
    <w:multiLevelType w:val="hybridMultilevel"/>
    <w:tmpl w:val="1A905034"/>
    <w:lvl w:ilvl="0" w:tplc="375C31A0">
      <w:start w:val="3"/>
      <w:numFmt w:val="decimal"/>
      <w:lvlText w:val="%1)"/>
      <w:lvlJc w:val="left"/>
      <w:pPr>
        <w:tabs>
          <w:tab w:val="num" w:pos="400"/>
        </w:tabs>
        <w:ind w:left="4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120"/>
        </w:tabs>
        <w:ind w:left="11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40"/>
        </w:tabs>
        <w:ind w:left="18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60"/>
        </w:tabs>
        <w:ind w:left="25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80"/>
        </w:tabs>
        <w:ind w:left="32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000"/>
        </w:tabs>
        <w:ind w:left="40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720"/>
        </w:tabs>
        <w:ind w:left="47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40"/>
        </w:tabs>
        <w:ind w:left="54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60"/>
        </w:tabs>
        <w:ind w:left="6160" w:hanging="180"/>
      </w:pPr>
    </w:lvl>
  </w:abstractNum>
  <w:abstractNum w:abstractNumId="3">
    <w:nsid w:val="0E557ED9"/>
    <w:multiLevelType w:val="multilevel"/>
    <w:tmpl w:val="84ECF356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1ECD6877"/>
    <w:multiLevelType w:val="multilevel"/>
    <w:tmpl w:val="D35E648E"/>
    <w:lvl w:ilvl="0">
      <w:start w:val="1"/>
      <w:numFmt w:val="decimal"/>
      <w:pStyle w:val="1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14D4856"/>
    <w:multiLevelType w:val="multilevel"/>
    <w:tmpl w:val="07EEA5E0"/>
    <w:lvl w:ilvl="0">
      <w:start w:val="1"/>
      <w:numFmt w:val="decimal"/>
      <w:pStyle w:val="Heading1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2378655E"/>
    <w:multiLevelType w:val="hybridMultilevel"/>
    <w:tmpl w:val="F4E460F6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49A5C0A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27CF60F1"/>
    <w:multiLevelType w:val="multilevel"/>
    <w:tmpl w:val="1DB02FD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>
    <w:nsid w:val="285F7E7A"/>
    <w:multiLevelType w:val="multilevel"/>
    <w:tmpl w:val="93CEE544"/>
    <w:lvl w:ilvl="0">
      <w:start w:val="1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>
    <w:nsid w:val="3412415B"/>
    <w:multiLevelType w:val="hybridMultilevel"/>
    <w:tmpl w:val="B93EFC5E"/>
    <w:lvl w:ilvl="0" w:tplc="0419001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1" w:tplc="04190019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1B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1">
    <w:nsid w:val="36604A29"/>
    <w:multiLevelType w:val="multilevel"/>
    <w:tmpl w:val="F7D669D2"/>
    <w:lvl w:ilvl="0">
      <w:start w:val="1"/>
      <w:numFmt w:val="decimal"/>
      <w:pStyle w:val="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>
    <w:nsid w:val="415C1680"/>
    <w:multiLevelType w:val="hybridMultilevel"/>
    <w:tmpl w:val="89786A54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9645583"/>
    <w:multiLevelType w:val="hybridMultilevel"/>
    <w:tmpl w:val="7E82D2D8"/>
    <w:lvl w:ilvl="0" w:tplc="0419000B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FAC512C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98C6B07"/>
    <w:multiLevelType w:val="multilevel"/>
    <w:tmpl w:val="57909994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>
    <w:nsid w:val="6DE10DF7"/>
    <w:multiLevelType w:val="multilevel"/>
    <w:tmpl w:val="0BEE283E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>
    <w:nsid w:val="6EF6278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>
    <w:nsid w:val="7183702F"/>
    <w:multiLevelType w:val="hybridMultilevel"/>
    <w:tmpl w:val="63EE15DC"/>
    <w:lvl w:ilvl="0" w:tplc="0419000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25920C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>
    <w:nsid w:val="7A304BFE"/>
    <w:multiLevelType w:val="multilevel"/>
    <w:tmpl w:val="2E6EBAC8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>
    <w:nsid w:val="7DB72443"/>
    <w:multiLevelType w:val="hybridMultilevel"/>
    <w:tmpl w:val="CC624DC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5"/>
  </w:num>
  <w:num w:numId="2">
    <w:abstractNumId w:val="4"/>
  </w:num>
  <w:num w:numId="3">
    <w:abstractNumId w:val="10"/>
  </w:num>
  <w:num w:numId="4">
    <w:abstractNumId w:val="0"/>
  </w:num>
  <w:num w:numId="5">
    <w:abstractNumId w:val="13"/>
  </w:num>
  <w:num w:numId="6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</w:num>
  <w:num w:numId="9">
    <w:abstractNumId w:val="15"/>
  </w:num>
  <w:num w:numId="10">
    <w:abstractNumId w:val="3"/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0"/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6"/>
  </w:num>
  <w:num w:numId="16">
    <w:abstractNumId w:val="17"/>
  </w:num>
  <w:num w:numId="17">
    <w:abstractNumId w:val="8"/>
  </w:num>
  <w:num w:numId="18">
    <w:abstractNumId w:val="14"/>
  </w:num>
  <w:num w:numId="19">
    <w:abstractNumId w:val="1"/>
  </w:num>
  <w:num w:numId="20">
    <w:abstractNumId w:val="19"/>
  </w:num>
  <w:num w:numId="21">
    <w:abstractNumId w:val="11"/>
  </w:num>
  <w:num w:numId="22">
    <w:abstractNumId w:val="7"/>
  </w:num>
  <w:num w:numId="23">
    <w:abstractNumId w:val="16"/>
  </w:num>
  <w:num w:numId="24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defaultTabStop w:val="709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063E9"/>
    <w:rsid w:val="00000B7E"/>
    <w:rsid w:val="00000B8A"/>
    <w:rsid w:val="000017B4"/>
    <w:rsid w:val="00001E24"/>
    <w:rsid w:val="00002864"/>
    <w:rsid w:val="000028D5"/>
    <w:rsid w:val="00002A2F"/>
    <w:rsid w:val="00005FB2"/>
    <w:rsid w:val="00006A16"/>
    <w:rsid w:val="00006EB8"/>
    <w:rsid w:val="000076FD"/>
    <w:rsid w:val="00011A76"/>
    <w:rsid w:val="0001263B"/>
    <w:rsid w:val="000126B5"/>
    <w:rsid w:val="00013880"/>
    <w:rsid w:val="0001464C"/>
    <w:rsid w:val="00017D94"/>
    <w:rsid w:val="00022BCE"/>
    <w:rsid w:val="00022C84"/>
    <w:rsid w:val="000247E1"/>
    <w:rsid w:val="00024B10"/>
    <w:rsid w:val="0002799C"/>
    <w:rsid w:val="00030773"/>
    <w:rsid w:val="000316BB"/>
    <w:rsid w:val="000333EA"/>
    <w:rsid w:val="00040BBB"/>
    <w:rsid w:val="00041002"/>
    <w:rsid w:val="000420A2"/>
    <w:rsid w:val="00042131"/>
    <w:rsid w:val="000422B5"/>
    <w:rsid w:val="000425E2"/>
    <w:rsid w:val="00043CB6"/>
    <w:rsid w:val="000441EA"/>
    <w:rsid w:val="000447AA"/>
    <w:rsid w:val="000459B4"/>
    <w:rsid w:val="00045D58"/>
    <w:rsid w:val="00045FDD"/>
    <w:rsid w:val="00047D18"/>
    <w:rsid w:val="00050EF1"/>
    <w:rsid w:val="00052D40"/>
    <w:rsid w:val="00055673"/>
    <w:rsid w:val="00056BB9"/>
    <w:rsid w:val="00057142"/>
    <w:rsid w:val="000574E6"/>
    <w:rsid w:val="000605E8"/>
    <w:rsid w:val="000618BD"/>
    <w:rsid w:val="00061C83"/>
    <w:rsid w:val="00062EDB"/>
    <w:rsid w:val="0006305C"/>
    <w:rsid w:val="00063B21"/>
    <w:rsid w:val="000647AA"/>
    <w:rsid w:val="000647E9"/>
    <w:rsid w:val="0006571D"/>
    <w:rsid w:val="00065897"/>
    <w:rsid w:val="00067D45"/>
    <w:rsid w:val="00070FF1"/>
    <w:rsid w:val="0007167E"/>
    <w:rsid w:val="000748FB"/>
    <w:rsid w:val="0007721A"/>
    <w:rsid w:val="0008044E"/>
    <w:rsid w:val="000813A6"/>
    <w:rsid w:val="00085176"/>
    <w:rsid w:val="00085D7B"/>
    <w:rsid w:val="0008762D"/>
    <w:rsid w:val="00090E18"/>
    <w:rsid w:val="00091583"/>
    <w:rsid w:val="0009564A"/>
    <w:rsid w:val="00096EFD"/>
    <w:rsid w:val="000A01E5"/>
    <w:rsid w:val="000A08EC"/>
    <w:rsid w:val="000A0ADB"/>
    <w:rsid w:val="000A356A"/>
    <w:rsid w:val="000A405F"/>
    <w:rsid w:val="000A574A"/>
    <w:rsid w:val="000A60AA"/>
    <w:rsid w:val="000A7EC7"/>
    <w:rsid w:val="000B178F"/>
    <w:rsid w:val="000B22A3"/>
    <w:rsid w:val="000B41DA"/>
    <w:rsid w:val="000C0552"/>
    <w:rsid w:val="000C1F4A"/>
    <w:rsid w:val="000C24E9"/>
    <w:rsid w:val="000C2E9D"/>
    <w:rsid w:val="000C32C0"/>
    <w:rsid w:val="000C457B"/>
    <w:rsid w:val="000C7688"/>
    <w:rsid w:val="000D0E44"/>
    <w:rsid w:val="000D4459"/>
    <w:rsid w:val="000D4EC5"/>
    <w:rsid w:val="000D58CE"/>
    <w:rsid w:val="000D7819"/>
    <w:rsid w:val="000E1191"/>
    <w:rsid w:val="000E2F0D"/>
    <w:rsid w:val="000E3611"/>
    <w:rsid w:val="000E4359"/>
    <w:rsid w:val="000E6BCD"/>
    <w:rsid w:val="000E6F2E"/>
    <w:rsid w:val="000E7DFE"/>
    <w:rsid w:val="000F1673"/>
    <w:rsid w:val="000F1E06"/>
    <w:rsid w:val="00100B9A"/>
    <w:rsid w:val="00101A14"/>
    <w:rsid w:val="00102265"/>
    <w:rsid w:val="001037C9"/>
    <w:rsid w:val="001042C8"/>
    <w:rsid w:val="00105D50"/>
    <w:rsid w:val="00106127"/>
    <w:rsid w:val="0010702B"/>
    <w:rsid w:val="00107433"/>
    <w:rsid w:val="00107563"/>
    <w:rsid w:val="00107FAC"/>
    <w:rsid w:val="00110445"/>
    <w:rsid w:val="0011084D"/>
    <w:rsid w:val="00110E11"/>
    <w:rsid w:val="00112710"/>
    <w:rsid w:val="00113689"/>
    <w:rsid w:val="00113B0F"/>
    <w:rsid w:val="00113FF0"/>
    <w:rsid w:val="001140A1"/>
    <w:rsid w:val="00115D3E"/>
    <w:rsid w:val="00117F9C"/>
    <w:rsid w:val="00120776"/>
    <w:rsid w:val="00120EFA"/>
    <w:rsid w:val="001214C1"/>
    <w:rsid w:val="00127563"/>
    <w:rsid w:val="00127AAF"/>
    <w:rsid w:val="001308C5"/>
    <w:rsid w:val="001328FE"/>
    <w:rsid w:val="00133127"/>
    <w:rsid w:val="001354A2"/>
    <w:rsid w:val="00136EF2"/>
    <w:rsid w:val="00140777"/>
    <w:rsid w:val="00143DAB"/>
    <w:rsid w:val="0014467B"/>
    <w:rsid w:val="0014648F"/>
    <w:rsid w:val="00146683"/>
    <w:rsid w:val="00146E69"/>
    <w:rsid w:val="00147081"/>
    <w:rsid w:val="001471C1"/>
    <w:rsid w:val="00147B55"/>
    <w:rsid w:val="00147F6D"/>
    <w:rsid w:val="001504C3"/>
    <w:rsid w:val="00150710"/>
    <w:rsid w:val="00151D7A"/>
    <w:rsid w:val="0015301D"/>
    <w:rsid w:val="00153F01"/>
    <w:rsid w:val="00154DE8"/>
    <w:rsid w:val="00155537"/>
    <w:rsid w:val="0015580F"/>
    <w:rsid w:val="001560A3"/>
    <w:rsid w:val="00156F4B"/>
    <w:rsid w:val="00161844"/>
    <w:rsid w:val="00161D96"/>
    <w:rsid w:val="00167B36"/>
    <w:rsid w:val="0017374C"/>
    <w:rsid w:val="0017458A"/>
    <w:rsid w:val="0017758D"/>
    <w:rsid w:val="00177D11"/>
    <w:rsid w:val="00182AC4"/>
    <w:rsid w:val="00182F62"/>
    <w:rsid w:val="00183A81"/>
    <w:rsid w:val="001850FD"/>
    <w:rsid w:val="0018645A"/>
    <w:rsid w:val="00187858"/>
    <w:rsid w:val="00190970"/>
    <w:rsid w:val="0019129A"/>
    <w:rsid w:val="00193163"/>
    <w:rsid w:val="00193DA0"/>
    <w:rsid w:val="00194156"/>
    <w:rsid w:val="001A173E"/>
    <w:rsid w:val="001A1C00"/>
    <w:rsid w:val="001A284F"/>
    <w:rsid w:val="001A54AE"/>
    <w:rsid w:val="001A553D"/>
    <w:rsid w:val="001A6FEC"/>
    <w:rsid w:val="001A7D31"/>
    <w:rsid w:val="001A7FCF"/>
    <w:rsid w:val="001B093F"/>
    <w:rsid w:val="001B0B0C"/>
    <w:rsid w:val="001B51F2"/>
    <w:rsid w:val="001B562F"/>
    <w:rsid w:val="001B581A"/>
    <w:rsid w:val="001B7434"/>
    <w:rsid w:val="001B78C2"/>
    <w:rsid w:val="001B7B4E"/>
    <w:rsid w:val="001B7FD7"/>
    <w:rsid w:val="001C1870"/>
    <w:rsid w:val="001C1C73"/>
    <w:rsid w:val="001C217C"/>
    <w:rsid w:val="001C294B"/>
    <w:rsid w:val="001C4A2F"/>
    <w:rsid w:val="001C5C34"/>
    <w:rsid w:val="001C60F1"/>
    <w:rsid w:val="001C690C"/>
    <w:rsid w:val="001D1494"/>
    <w:rsid w:val="001D2F4E"/>
    <w:rsid w:val="001D3058"/>
    <w:rsid w:val="001D342B"/>
    <w:rsid w:val="001D4004"/>
    <w:rsid w:val="001D7058"/>
    <w:rsid w:val="001D7C3D"/>
    <w:rsid w:val="001E0CCE"/>
    <w:rsid w:val="001E4A16"/>
    <w:rsid w:val="001E4B1B"/>
    <w:rsid w:val="001E5FDD"/>
    <w:rsid w:val="001E6570"/>
    <w:rsid w:val="001F068E"/>
    <w:rsid w:val="001F0DE1"/>
    <w:rsid w:val="001F1554"/>
    <w:rsid w:val="001F3099"/>
    <w:rsid w:val="001F3B18"/>
    <w:rsid w:val="001F475C"/>
    <w:rsid w:val="001F5170"/>
    <w:rsid w:val="001F51EA"/>
    <w:rsid w:val="001F5A67"/>
    <w:rsid w:val="0020007D"/>
    <w:rsid w:val="002017C6"/>
    <w:rsid w:val="00202FB6"/>
    <w:rsid w:val="002039E9"/>
    <w:rsid w:val="00204231"/>
    <w:rsid w:val="002051DA"/>
    <w:rsid w:val="00206AB1"/>
    <w:rsid w:val="0021050A"/>
    <w:rsid w:val="00210FC9"/>
    <w:rsid w:val="002137B5"/>
    <w:rsid w:val="00216274"/>
    <w:rsid w:val="00216E10"/>
    <w:rsid w:val="0022031D"/>
    <w:rsid w:val="00224716"/>
    <w:rsid w:val="00225472"/>
    <w:rsid w:val="00226306"/>
    <w:rsid w:val="002264C4"/>
    <w:rsid w:val="00227826"/>
    <w:rsid w:val="00227F3C"/>
    <w:rsid w:val="002342BC"/>
    <w:rsid w:val="00234581"/>
    <w:rsid w:val="002348AA"/>
    <w:rsid w:val="002348B5"/>
    <w:rsid w:val="00235442"/>
    <w:rsid w:val="00235A73"/>
    <w:rsid w:val="00236D69"/>
    <w:rsid w:val="00236F30"/>
    <w:rsid w:val="002402FD"/>
    <w:rsid w:val="00242E0A"/>
    <w:rsid w:val="00243989"/>
    <w:rsid w:val="00243FCC"/>
    <w:rsid w:val="002443F4"/>
    <w:rsid w:val="00244BDE"/>
    <w:rsid w:val="002454D4"/>
    <w:rsid w:val="00245709"/>
    <w:rsid w:val="00247447"/>
    <w:rsid w:val="00250B60"/>
    <w:rsid w:val="00252B0E"/>
    <w:rsid w:val="00252D2B"/>
    <w:rsid w:val="002546C5"/>
    <w:rsid w:val="00255ED8"/>
    <w:rsid w:val="00260147"/>
    <w:rsid w:val="002605C3"/>
    <w:rsid w:val="00260AC9"/>
    <w:rsid w:val="00260E6B"/>
    <w:rsid w:val="00261730"/>
    <w:rsid w:val="00261BF4"/>
    <w:rsid w:val="00261DC1"/>
    <w:rsid w:val="0026494A"/>
    <w:rsid w:val="002669EF"/>
    <w:rsid w:val="0027034A"/>
    <w:rsid w:val="00270ED2"/>
    <w:rsid w:val="0027208F"/>
    <w:rsid w:val="002734B0"/>
    <w:rsid w:val="00273B28"/>
    <w:rsid w:val="00274D98"/>
    <w:rsid w:val="00276194"/>
    <w:rsid w:val="002763B5"/>
    <w:rsid w:val="002767FB"/>
    <w:rsid w:val="0028030B"/>
    <w:rsid w:val="002811FE"/>
    <w:rsid w:val="002820A6"/>
    <w:rsid w:val="00282DEE"/>
    <w:rsid w:val="00285A26"/>
    <w:rsid w:val="002862ED"/>
    <w:rsid w:val="00287295"/>
    <w:rsid w:val="00292B6B"/>
    <w:rsid w:val="002958AD"/>
    <w:rsid w:val="00297031"/>
    <w:rsid w:val="002A0822"/>
    <w:rsid w:val="002A43C7"/>
    <w:rsid w:val="002A5A22"/>
    <w:rsid w:val="002A5E7B"/>
    <w:rsid w:val="002B10A6"/>
    <w:rsid w:val="002B1582"/>
    <w:rsid w:val="002B1810"/>
    <w:rsid w:val="002B2157"/>
    <w:rsid w:val="002B29E7"/>
    <w:rsid w:val="002B470D"/>
    <w:rsid w:val="002B6038"/>
    <w:rsid w:val="002B791C"/>
    <w:rsid w:val="002C04F3"/>
    <w:rsid w:val="002C14D8"/>
    <w:rsid w:val="002C27FF"/>
    <w:rsid w:val="002C4137"/>
    <w:rsid w:val="002C6254"/>
    <w:rsid w:val="002D0967"/>
    <w:rsid w:val="002D0DA3"/>
    <w:rsid w:val="002D3038"/>
    <w:rsid w:val="002D3C90"/>
    <w:rsid w:val="002D4AAC"/>
    <w:rsid w:val="002D5670"/>
    <w:rsid w:val="002D56CF"/>
    <w:rsid w:val="002D5F23"/>
    <w:rsid w:val="002D5FF7"/>
    <w:rsid w:val="002D7766"/>
    <w:rsid w:val="002E1AF0"/>
    <w:rsid w:val="002E2CAD"/>
    <w:rsid w:val="002E44CC"/>
    <w:rsid w:val="002E52EC"/>
    <w:rsid w:val="002E5BF8"/>
    <w:rsid w:val="002E6B8F"/>
    <w:rsid w:val="002F4042"/>
    <w:rsid w:val="002F430D"/>
    <w:rsid w:val="002F5222"/>
    <w:rsid w:val="00300A59"/>
    <w:rsid w:val="00302031"/>
    <w:rsid w:val="00304215"/>
    <w:rsid w:val="003051B3"/>
    <w:rsid w:val="003060C0"/>
    <w:rsid w:val="003062C7"/>
    <w:rsid w:val="00306947"/>
    <w:rsid w:val="00306F33"/>
    <w:rsid w:val="003070CB"/>
    <w:rsid w:val="00307B88"/>
    <w:rsid w:val="00310A87"/>
    <w:rsid w:val="00311139"/>
    <w:rsid w:val="00313261"/>
    <w:rsid w:val="0031353A"/>
    <w:rsid w:val="00314870"/>
    <w:rsid w:val="00314D43"/>
    <w:rsid w:val="003168AA"/>
    <w:rsid w:val="00316A0C"/>
    <w:rsid w:val="00316B32"/>
    <w:rsid w:val="00317E7A"/>
    <w:rsid w:val="003221EE"/>
    <w:rsid w:val="003260B6"/>
    <w:rsid w:val="00326E56"/>
    <w:rsid w:val="00327C63"/>
    <w:rsid w:val="00330B69"/>
    <w:rsid w:val="00332B93"/>
    <w:rsid w:val="00332E79"/>
    <w:rsid w:val="00333232"/>
    <w:rsid w:val="0033352E"/>
    <w:rsid w:val="00334150"/>
    <w:rsid w:val="003355A0"/>
    <w:rsid w:val="0034079F"/>
    <w:rsid w:val="00340EF8"/>
    <w:rsid w:val="003426C6"/>
    <w:rsid w:val="00342D95"/>
    <w:rsid w:val="003444D9"/>
    <w:rsid w:val="00345DA0"/>
    <w:rsid w:val="00346CC8"/>
    <w:rsid w:val="003508D1"/>
    <w:rsid w:val="003508F7"/>
    <w:rsid w:val="003518D5"/>
    <w:rsid w:val="00352992"/>
    <w:rsid w:val="003546C5"/>
    <w:rsid w:val="00355A30"/>
    <w:rsid w:val="00360F5B"/>
    <w:rsid w:val="0036110F"/>
    <w:rsid w:val="00362180"/>
    <w:rsid w:val="00362361"/>
    <w:rsid w:val="00362C5D"/>
    <w:rsid w:val="00363E12"/>
    <w:rsid w:val="003649EE"/>
    <w:rsid w:val="00364B78"/>
    <w:rsid w:val="00370806"/>
    <w:rsid w:val="00371C34"/>
    <w:rsid w:val="00372BFD"/>
    <w:rsid w:val="00374958"/>
    <w:rsid w:val="003763A5"/>
    <w:rsid w:val="003771AE"/>
    <w:rsid w:val="00377A91"/>
    <w:rsid w:val="00380442"/>
    <w:rsid w:val="003805A9"/>
    <w:rsid w:val="003807FD"/>
    <w:rsid w:val="003822C5"/>
    <w:rsid w:val="003824C8"/>
    <w:rsid w:val="00382CBA"/>
    <w:rsid w:val="003839E4"/>
    <w:rsid w:val="003862C6"/>
    <w:rsid w:val="00386C35"/>
    <w:rsid w:val="0039001C"/>
    <w:rsid w:val="00391751"/>
    <w:rsid w:val="0039209C"/>
    <w:rsid w:val="00392AB3"/>
    <w:rsid w:val="00392D6C"/>
    <w:rsid w:val="00393F92"/>
    <w:rsid w:val="00395C68"/>
    <w:rsid w:val="00396A23"/>
    <w:rsid w:val="00396F92"/>
    <w:rsid w:val="003A0345"/>
    <w:rsid w:val="003A2933"/>
    <w:rsid w:val="003A54C0"/>
    <w:rsid w:val="003A64A9"/>
    <w:rsid w:val="003A78E5"/>
    <w:rsid w:val="003B0F2C"/>
    <w:rsid w:val="003B1A42"/>
    <w:rsid w:val="003B2AB6"/>
    <w:rsid w:val="003B3E93"/>
    <w:rsid w:val="003B4CC6"/>
    <w:rsid w:val="003B4EF1"/>
    <w:rsid w:val="003C0284"/>
    <w:rsid w:val="003C13CB"/>
    <w:rsid w:val="003C1806"/>
    <w:rsid w:val="003C337D"/>
    <w:rsid w:val="003C3649"/>
    <w:rsid w:val="003C4B0E"/>
    <w:rsid w:val="003C4B2D"/>
    <w:rsid w:val="003C690E"/>
    <w:rsid w:val="003C71D7"/>
    <w:rsid w:val="003D19C3"/>
    <w:rsid w:val="003D1A12"/>
    <w:rsid w:val="003D2458"/>
    <w:rsid w:val="003D43D6"/>
    <w:rsid w:val="003D59DE"/>
    <w:rsid w:val="003D5BBD"/>
    <w:rsid w:val="003D5BDC"/>
    <w:rsid w:val="003D685C"/>
    <w:rsid w:val="003D6B4A"/>
    <w:rsid w:val="003D7399"/>
    <w:rsid w:val="003E04B5"/>
    <w:rsid w:val="003E1ACB"/>
    <w:rsid w:val="003E1CCE"/>
    <w:rsid w:val="003E3709"/>
    <w:rsid w:val="003E5BD8"/>
    <w:rsid w:val="003E7451"/>
    <w:rsid w:val="003F0896"/>
    <w:rsid w:val="003F0D3B"/>
    <w:rsid w:val="003F10F0"/>
    <w:rsid w:val="003F22AF"/>
    <w:rsid w:val="003F43E2"/>
    <w:rsid w:val="003F49FE"/>
    <w:rsid w:val="003F580D"/>
    <w:rsid w:val="003F5A5E"/>
    <w:rsid w:val="003F5B1A"/>
    <w:rsid w:val="003F6F17"/>
    <w:rsid w:val="0040004E"/>
    <w:rsid w:val="004013A1"/>
    <w:rsid w:val="004013D3"/>
    <w:rsid w:val="00401F15"/>
    <w:rsid w:val="004060E4"/>
    <w:rsid w:val="00406859"/>
    <w:rsid w:val="00410EE3"/>
    <w:rsid w:val="00412D9D"/>
    <w:rsid w:val="00414347"/>
    <w:rsid w:val="004143AE"/>
    <w:rsid w:val="00415013"/>
    <w:rsid w:val="004152FF"/>
    <w:rsid w:val="004156F7"/>
    <w:rsid w:val="00416A0A"/>
    <w:rsid w:val="004171FC"/>
    <w:rsid w:val="00417621"/>
    <w:rsid w:val="00420357"/>
    <w:rsid w:val="004227DC"/>
    <w:rsid w:val="00423326"/>
    <w:rsid w:val="00425F84"/>
    <w:rsid w:val="00426F18"/>
    <w:rsid w:val="00431968"/>
    <w:rsid w:val="004333E2"/>
    <w:rsid w:val="00433D90"/>
    <w:rsid w:val="00433EDB"/>
    <w:rsid w:val="0043587B"/>
    <w:rsid w:val="0043616C"/>
    <w:rsid w:val="00437A63"/>
    <w:rsid w:val="004417F0"/>
    <w:rsid w:val="004419B9"/>
    <w:rsid w:val="00442382"/>
    <w:rsid w:val="0044346D"/>
    <w:rsid w:val="0044372A"/>
    <w:rsid w:val="00444A0D"/>
    <w:rsid w:val="0044587E"/>
    <w:rsid w:val="00447C07"/>
    <w:rsid w:val="00450639"/>
    <w:rsid w:val="00450FA5"/>
    <w:rsid w:val="004526B3"/>
    <w:rsid w:val="00452C45"/>
    <w:rsid w:val="0045454E"/>
    <w:rsid w:val="004559BC"/>
    <w:rsid w:val="00455EB4"/>
    <w:rsid w:val="00461EA1"/>
    <w:rsid w:val="00463579"/>
    <w:rsid w:val="00463B92"/>
    <w:rsid w:val="0046536E"/>
    <w:rsid w:val="00467AA3"/>
    <w:rsid w:val="00467B4C"/>
    <w:rsid w:val="004700B5"/>
    <w:rsid w:val="00474590"/>
    <w:rsid w:val="0047583B"/>
    <w:rsid w:val="0047650B"/>
    <w:rsid w:val="00476C5D"/>
    <w:rsid w:val="00480301"/>
    <w:rsid w:val="00481444"/>
    <w:rsid w:val="00481ABD"/>
    <w:rsid w:val="00481DD7"/>
    <w:rsid w:val="004841FE"/>
    <w:rsid w:val="004851F4"/>
    <w:rsid w:val="004873A5"/>
    <w:rsid w:val="004874E2"/>
    <w:rsid w:val="004925EF"/>
    <w:rsid w:val="00494955"/>
    <w:rsid w:val="0049506F"/>
    <w:rsid w:val="0049587D"/>
    <w:rsid w:val="004967B6"/>
    <w:rsid w:val="00496964"/>
    <w:rsid w:val="004A036C"/>
    <w:rsid w:val="004A2EB2"/>
    <w:rsid w:val="004A7C43"/>
    <w:rsid w:val="004B3C0D"/>
    <w:rsid w:val="004B4212"/>
    <w:rsid w:val="004B69AD"/>
    <w:rsid w:val="004B6DFC"/>
    <w:rsid w:val="004C0438"/>
    <w:rsid w:val="004C2F33"/>
    <w:rsid w:val="004C3A24"/>
    <w:rsid w:val="004C5860"/>
    <w:rsid w:val="004C5C91"/>
    <w:rsid w:val="004C663B"/>
    <w:rsid w:val="004C670B"/>
    <w:rsid w:val="004C6E02"/>
    <w:rsid w:val="004D12D3"/>
    <w:rsid w:val="004D2AF7"/>
    <w:rsid w:val="004E0399"/>
    <w:rsid w:val="004E04A3"/>
    <w:rsid w:val="004E0CAD"/>
    <w:rsid w:val="004E192B"/>
    <w:rsid w:val="004E1DAE"/>
    <w:rsid w:val="004E48DD"/>
    <w:rsid w:val="004E6E73"/>
    <w:rsid w:val="004E76A3"/>
    <w:rsid w:val="004E7B8B"/>
    <w:rsid w:val="004F1C6D"/>
    <w:rsid w:val="004F24DD"/>
    <w:rsid w:val="004F3AB1"/>
    <w:rsid w:val="004F549A"/>
    <w:rsid w:val="005064AC"/>
    <w:rsid w:val="00507263"/>
    <w:rsid w:val="00507B81"/>
    <w:rsid w:val="00511012"/>
    <w:rsid w:val="00511B04"/>
    <w:rsid w:val="005125EC"/>
    <w:rsid w:val="00512629"/>
    <w:rsid w:val="00514514"/>
    <w:rsid w:val="00516552"/>
    <w:rsid w:val="0051788E"/>
    <w:rsid w:val="005201ED"/>
    <w:rsid w:val="00520F8C"/>
    <w:rsid w:val="00521FB3"/>
    <w:rsid w:val="00523A2E"/>
    <w:rsid w:val="00523AA0"/>
    <w:rsid w:val="0052455C"/>
    <w:rsid w:val="00525356"/>
    <w:rsid w:val="00526308"/>
    <w:rsid w:val="00526A0E"/>
    <w:rsid w:val="005307CF"/>
    <w:rsid w:val="0053101F"/>
    <w:rsid w:val="00531CE1"/>
    <w:rsid w:val="005344D4"/>
    <w:rsid w:val="00536A6E"/>
    <w:rsid w:val="00536E8C"/>
    <w:rsid w:val="0053774F"/>
    <w:rsid w:val="00541CB5"/>
    <w:rsid w:val="00542CBC"/>
    <w:rsid w:val="005430F1"/>
    <w:rsid w:val="00543480"/>
    <w:rsid w:val="00544BC8"/>
    <w:rsid w:val="0054648D"/>
    <w:rsid w:val="00546798"/>
    <w:rsid w:val="00550549"/>
    <w:rsid w:val="00551497"/>
    <w:rsid w:val="00551728"/>
    <w:rsid w:val="00551FE7"/>
    <w:rsid w:val="005525C3"/>
    <w:rsid w:val="0055673C"/>
    <w:rsid w:val="00557619"/>
    <w:rsid w:val="00557CB7"/>
    <w:rsid w:val="00557DFF"/>
    <w:rsid w:val="00560409"/>
    <w:rsid w:val="00563D1E"/>
    <w:rsid w:val="0056767C"/>
    <w:rsid w:val="00567724"/>
    <w:rsid w:val="00570DC1"/>
    <w:rsid w:val="0057147C"/>
    <w:rsid w:val="0057202B"/>
    <w:rsid w:val="005721E8"/>
    <w:rsid w:val="005760B6"/>
    <w:rsid w:val="0058017C"/>
    <w:rsid w:val="0058151C"/>
    <w:rsid w:val="00582560"/>
    <w:rsid w:val="0058320D"/>
    <w:rsid w:val="005840F8"/>
    <w:rsid w:val="00586F0C"/>
    <w:rsid w:val="00590147"/>
    <w:rsid w:val="00590EFC"/>
    <w:rsid w:val="005912DD"/>
    <w:rsid w:val="005942DB"/>
    <w:rsid w:val="005965F2"/>
    <w:rsid w:val="00597052"/>
    <w:rsid w:val="00597C1C"/>
    <w:rsid w:val="005A1036"/>
    <w:rsid w:val="005A1D06"/>
    <w:rsid w:val="005A1E95"/>
    <w:rsid w:val="005A3F06"/>
    <w:rsid w:val="005A3F51"/>
    <w:rsid w:val="005A4381"/>
    <w:rsid w:val="005A48A3"/>
    <w:rsid w:val="005A5561"/>
    <w:rsid w:val="005A695D"/>
    <w:rsid w:val="005A7ADD"/>
    <w:rsid w:val="005B1283"/>
    <w:rsid w:val="005B1975"/>
    <w:rsid w:val="005B1C53"/>
    <w:rsid w:val="005B1F05"/>
    <w:rsid w:val="005B32B2"/>
    <w:rsid w:val="005B4602"/>
    <w:rsid w:val="005B46BE"/>
    <w:rsid w:val="005B46E6"/>
    <w:rsid w:val="005B7EEC"/>
    <w:rsid w:val="005C0CEB"/>
    <w:rsid w:val="005C0D31"/>
    <w:rsid w:val="005C1C9F"/>
    <w:rsid w:val="005C2A40"/>
    <w:rsid w:val="005C4177"/>
    <w:rsid w:val="005C5501"/>
    <w:rsid w:val="005C5F88"/>
    <w:rsid w:val="005C6309"/>
    <w:rsid w:val="005C6452"/>
    <w:rsid w:val="005C7090"/>
    <w:rsid w:val="005D22B6"/>
    <w:rsid w:val="005D360D"/>
    <w:rsid w:val="005D406E"/>
    <w:rsid w:val="005D4102"/>
    <w:rsid w:val="005D4DFE"/>
    <w:rsid w:val="005D52DA"/>
    <w:rsid w:val="005D5A6D"/>
    <w:rsid w:val="005D5D5F"/>
    <w:rsid w:val="005D5F97"/>
    <w:rsid w:val="005D6875"/>
    <w:rsid w:val="005D6EF1"/>
    <w:rsid w:val="005D742A"/>
    <w:rsid w:val="005D76F7"/>
    <w:rsid w:val="005E15B3"/>
    <w:rsid w:val="005E22E6"/>
    <w:rsid w:val="005E28C0"/>
    <w:rsid w:val="005E33A8"/>
    <w:rsid w:val="005E35CF"/>
    <w:rsid w:val="005E3F80"/>
    <w:rsid w:val="005E4D80"/>
    <w:rsid w:val="005E5375"/>
    <w:rsid w:val="005E6B1A"/>
    <w:rsid w:val="005E6DD9"/>
    <w:rsid w:val="005F0282"/>
    <w:rsid w:val="005F05F1"/>
    <w:rsid w:val="005F1C76"/>
    <w:rsid w:val="005F290F"/>
    <w:rsid w:val="005F30E4"/>
    <w:rsid w:val="005F3A1B"/>
    <w:rsid w:val="005F3B63"/>
    <w:rsid w:val="005F4090"/>
    <w:rsid w:val="005F5BDD"/>
    <w:rsid w:val="005F5D2F"/>
    <w:rsid w:val="005F66B7"/>
    <w:rsid w:val="00600660"/>
    <w:rsid w:val="00601387"/>
    <w:rsid w:val="00601AB3"/>
    <w:rsid w:val="00602BE1"/>
    <w:rsid w:val="006059B8"/>
    <w:rsid w:val="006063E9"/>
    <w:rsid w:val="00606481"/>
    <w:rsid w:val="00611BE9"/>
    <w:rsid w:val="00613054"/>
    <w:rsid w:val="00613A24"/>
    <w:rsid w:val="00613BF5"/>
    <w:rsid w:val="006144D0"/>
    <w:rsid w:val="006147B5"/>
    <w:rsid w:val="00614CB6"/>
    <w:rsid w:val="00615D2F"/>
    <w:rsid w:val="00623A0C"/>
    <w:rsid w:val="00624665"/>
    <w:rsid w:val="00626720"/>
    <w:rsid w:val="00627C53"/>
    <w:rsid w:val="00627D0C"/>
    <w:rsid w:val="006303EA"/>
    <w:rsid w:val="006339AC"/>
    <w:rsid w:val="00635F82"/>
    <w:rsid w:val="0064018F"/>
    <w:rsid w:val="00641E6C"/>
    <w:rsid w:val="006429DE"/>
    <w:rsid w:val="00643765"/>
    <w:rsid w:val="0064391B"/>
    <w:rsid w:val="006441C1"/>
    <w:rsid w:val="006458EB"/>
    <w:rsid w:val="00646776"/>
    <w:rsid w:val="00646C44"/>
    <w:rsid w:val="00650308"/>
    <w:rsid w:val="00650A94"/>
    <w:rsid w:val="0065143E"/>
    <w:rsid w:val="006525D2"/>
    <w:rsid w:val="0065263B"/>
    <w:rsid w:val="0065293C"/>
    <w:rsid w:val="00660501"/>
    <w:rsid w:val="00660C3D"/>
    <w:rsid w:val="00663109"/>
    <w:rsid w:val="00663A23"/>
    <w:rsid w:val="0066585F"/>
    <w:rsid w:val="00666880"/>
    <w:rsid w:val="00670130"/>
    <w:rsid w:val="00670168"/>
    <w:rsid w:val="00670809"/>
    <w:rsid w:val="006749C4"/>
    <w:rsid w:val="006749F2"/>
    <w:rsid w:val="00674DB7"/>
    <w:rsid w:val="006770D8"/>
    <w:rsid w:val="00677AF1"/>
    <w:rsid w:val="006800DC"/>
    <w:rsid w:val="00681C94"/>
    <w:rsid w:val="006826C8"/>
    <w:rsid w:val="0068337D"/>
    <w:rsid w:val="00683490"/>
    <w:rsid w:val="00685356"/>
    <w:rsid w:val="00690815"/>
    <w:rsid w:val="006928B0"/>
    <w:rsid w:val="00692D43"/>
    <w:rsid w:val="006935D9"/>
    <w:rsid w:val="00693CE0"/>
    <w:rsid w:val="00695A65"/>
    <w:rsid w:val="006962DB"/>
    <w:rsid w:val="00696902"/>
    <w:rsid w:val="00696EEC"/>
    <w:rsid w:val="006A0B65"/>
    <w:rsid w:val="006A421B"/>
    <w:rsid w:val="006A5E8F"/>
    <w:rsid w:val="006A631A"/>
    <w:rsid w:val="006B08EF"/>
    <w:rsid w:val="006B0D9B"/>
    <w:rsid w:val="006B24CB"/>
    <w:rsid w:val="006B3907"/>
    <w:rsid w:val="006B3BE6"/>
    <w:rsid w:val="006B4219"/>
    <w:rsid w:val="006B433F"/>
    <w:rsid w:val="006B4453"/>
    <w:rsid w:val="006B47F1"/>
    <w:rsid w:val="006B5647"/>
    <w:rsid w:val="006B73AE"/>
    <w:rsid w:val="006C0387"/>
    <w:rsid w:val="006C052E"/>
    <w:rsid w:val="006C74FA"/>
    <w:rsid w:val="006C7532"/>
    <w:rsid w:val="006C7A4B"/>
    <w:rsid w:val="006D1AAE"/>
    <w:rsid w:val="006D268C"/>
    <w:rsid w:val="006D3EFE"/>
    <w:rsid w:val="006D4BD4"/>
    <w:rsid w:val="006D5DDF"/>
    <w:rsid w:val="006D68C4"/>
    <w:rsid w:val="006D754C"/>
    <w:rsid w:val="006D7C4F"/>
    <w:rsid w:val="006D7E81"/>
    <w:rsid w:val="006E3A11"/>
    <w:rsid w:val="006E41A7"/>
    <w:rsid w:val="006F0188"/>
    <w:rsid w:val="006F0208"/>
    <w:rsid w:val="006F2024"/>
    <w:rsid w:val="006F2DCB"/>
    <w:rsid w:val="006F3C18"/>
    <w:rsid w:val="006F525F"/>
    <w:rsid w:val="006F7EFE"/>
    <w:rsid w:val="006F7F2B"/>
    <w:rsid w:val="00701008"/>
    <w:rsid w:val="007011EF"/>
    <w:rsid w:val="00701312"/>
    <w:rsid w:val="00703144"/>
    <w:rsid w:val="00704033"/>
    <w:rsid w:val="00704946"/>
    <w:rsid w:val="007067EA"/>
    <w:rsid w:val="00707B3F"/>
    <w:rsid w:val="00707BAD"/>
    <w:rsid w:val="007121A6"/>
    <w:rsid w:val="00712EC7"/>
    <w:rsid w:val="00713EBD"/>
    <w:rsid w:val="00720813"/>
    <w:rsid w:val="00720F08"/>
    <w:rsid w:val="00721BC5"/>
    <w:rsid w:val="007243DE"/>
    <w:rsid w:val="00726953"/>
    <w:rsid w:val="00726C16"/>
    <w:rsid w:val="007278BB"/>
    <w:rsid w:val="007302DF"/>
    <w:rsid w:val="0073032A"/>
    <w:rsid w:val="007331FA"/>
    <w:rsid w:val="007332F2"/>
    <w:rsid w:val="007365BE"/>
    <w:rsid w:val="00736890"/>
    <w:rsid w:val="00737123"/>
    <w:rsid w:val="00740721"/>
    <w:rsid w:val="00743A31"/>
    <w:rsid w:val="00744CE2"/>
    <w:rsid w:val="00750423"/>
    <w:rsid w:val="00750806"/>
    <w:rsid w:val="00750C3F"/>
    <w:rsid w:val="00751039"/>
    <w:rsid w:val="007510AE"/>
    <w:rsid w:val="00751129"/>
    <w:rsid w:val="007512AE"/>
    <w:rsid w:val="0075164A"/>
    <w:rsid w:val="00754317"/>
    <w:rsid w:val="0075437B"/>
    <w:rsid w:val="00754CBE"/>
    <w:rsid w:val="00755359"/>
    <w:rsid w:val="007560F9"/>
    <w:rsid w:val="0075666B"/>
    <w:rsid w:val="00756A4A"/>
    <w:rsid w:val="00756D9D"/>
    <w:rsid w:val="00757379"/>
    <w:rsid w:val="0075766A"/>
    <w:rsid w:val="00761806"/>
    <w:rsid w:val="00761897"/>
    <w:rsid w:val="00761898"/>
    <w:rsid w:val="007620B9"/>
    <w:rsid w:val="00762948"/>
    <w:rsid w:val="0076388F"/>
    <w:rsid w:val="007647BC"/>
    <w:rsid w:val="00764DE3"/>
    <w:rsid w:val="007652D7"/>
    <w:rsid w:val="0076591E"/>
    <w:rsid w:val="00765F57"/>
    <w:rsid w:val="007667A2"/>
    <w:rsid w:val="00766B4F"/>
    <w:rsid w:val="0077266B"/>
    <w:rsid w:val="0077323E"/>
    <w:rsid w:val="00776330"/>
    <w:rsid w:val="00776F79"/>
    <w:rsid w:val="00777103"/>
    <w:rsid w:val="00777FFE"/>
    <w:rsid w:val="007814AE"/>
    <w:rsid w:val="00781A4F"/>
    <w:rsid w:val="00781A95"/>
    <w:rsid w:val="007838DA"/>
    <w:rsid w:val="0078431F"/>
    <w:rsid w:val="00785381"/>
    <w:rsid w:val="007865FB"/>
    <w:rsid w:val="00787581"/>
    <w:rsid w:val="00787703"/>
    <w:rsid w:val="007915B0"/>
    <w:rsid w:val="007920EE"/>
    <w:rsid w:val="00793D39"/>
    <w:rsid w:val="00793DB7"/>
    <w:rsid w:val="00793EB8"/>
    <w:rsid w:val="007947BF"/>
    <w:rsid w:val="007951F4"/>
    <w:rsid w:val="00795AE8"/>
    <w:rsid w:val="00796F27"/>
    <w:rsid w:val="007974AE"/>
    <w:rsid w:val="007A03E5"/>
    <w:rsid w:val="007A126D"/>
    <w:rsid w:val="007A216C"/>
    <w:rsid w:val="007A4243"/>
    <w:rsid w:val="007B0B68"/>
    <w:rsid w:val="007B1277"/>
    <w:rsid w:val="007B233A"/>
    <w:rsid w:val="007B3CAD"/>
    <w:rsid w:val="007B41F4"/>
    <w:rsid w:val="007B433C"/>
    <w:rsid w:val="007B45FC"/>
    <w:rsid w:val="007B5A83"/>
    <w:rsid w:val="007B5DCF"/>
    <w:rsid w:val="007B61C6"/>
    <w:rsid w:val="007B698F"/>
    <w:rsid w:val="007B6A81"/>
    <w:rsid w:val="007B6B72"/>
    <w:rsid w:val="007B7E1E"/>
    <w:rsid w:val="007C204F"/>
    <w:rsid w:val="007C3BBF"/>
    <w:rsid w:val="007C3CEA"/>
    <w:rsid w:val="007C5A68"/>
    <w:rsid w:val="007C74EA"/>
    <w:rsid w:val="007C77F6"/>
    <w:rsid w:val="007D0272"/>
    <w:rsid w:val="007D1B55"/>
    <w:rsid w:val="007D1CFE"/>
    <w:rsid w:val="007D1FC1"/>
    <w:rsid w:val="007D2BAD"/>
    <w:rsid w:val="007D405E"/>
    <w:rsid w:val="007D6087"/>
    <w:rsid w:val="007E04B9"/>
    <w:rsid w:val="007E0EBA"/>
    <w:rsid w:val="007E1872"/>
    <w:rsid w:val="007E3457"/>
    <w:rsid w:val="007E37A4"/>
    <w:rsid w:val="007E4732"/>
    <w:rsid w:val="007E77E2"/>
    <w:rsid w:val="007F0D7F"/>
    <w:rsid w:val="007F13E2"/>
    <w:rsid w:val="007F2601"/>
    <w:rsid w:val="007F32A3"/>
    <w:rsid w:val="007F49D9"/>
    <w:rsid w:val="007F6C66"/>
    <w:rsid w:val="007F6D0A"/>
    <w:rsid w:val="007F7133"/>
    <w:rsid w:val="007F72E3"/>
    <w:rsid w:val="00801D27"/>
    <w:rsid w:val="00802771"/>
    <w:rsid w:val="00802E1E"/>
    <w:rsid w:val="00803E43"/>
    <w:rsid w:val="00805756"/>
    <w:rsid w:val="0080616E"/>
    <w:rsid w:val="00806621"/>
    <w:rsid w:val="00810159"/>
    <w:rsid w:val="00810EF0"/>
    <w:rsid w:val="008115D7"/>
    <w:rsid w:val="00811637"/>
    <w:rsid w:val="008128E7"/>
    <w:rsid w:val="00812E2B"/>
    <w:rsid w:val="008137FA"/>
    <w:rsid w:val="008155E8"/>
    <w:rsid w:val="008165BC"/>
    <w:rsid w:val="0081726F"/>
    <w:rsid w:val="008174A5"/>
    <w:rsid w:val="00820BDC"/>
    <w:rsid w:val="008219AE"/>
    <w:rsid w:val="008226CA"/>
    <w:rsid w:val="0082287A"/>
    <w:rsid w:val="00830A8C"/>
    <w:rsid w:val="00832AB7"/>
    <w:rsid w:val="008346FD"/>
    <w:rsid w:val="008357E7"/>
    <w:rsid w:val="00836E48"/>
    <w:rsid w:val="00837B34"/>
    <w:rsid w:val="00841F74"/>
    <w:rsid w:val="00842502"/>
    <w:rsid w:val="008427B3"/>
    <w:rsid w:val="00842DB2"/>
    <w:rsid w:val="00842F7D"/>
    <w:rsid w:val="008432D6"/>
    <w:rsid w:val="00844FDB"/>
    <w:rsid w:val="00845026"/>
    <w:rsid w:val="00846AA0"/>
    <w:rsid w:val="00847F28"/>
    <w:rsid w:val="00855A0E"/>
    <w:rsid w:val="0085619D"/>
    <w:rsid w:val="0085641E"/>
    <w:rsid w:val="0085648E"/>
    <w:rsid w:val="00857A63"/>
    <w:rsid w:val="00857BCF"/>
    <w:rsid w:val="008602E3"/>
    <w:rsid w:val="00861146"/>
    <w:rsid w:val="00861F9B"/>
    <w:rsid w:val="008625AF"/>
    <w:rsid w:val="00863E6F"/>
    <w:rsid w:val="00864233"/>
    <w:rsid w:val="00864FF9"/>
    <w:rsid w:val="00865834"/>
    <w:rsid w:val="00865C7F"/>
    <w:rsid w:val="00867A05"/>
    <w:rsid w:val="00872D3C"/>
    <w:rsid w:val="00873AB4"/>
    <w:rsid w:val="00873C67"/>
    <w:rsid w:val="0087406E"/>
    <w:rsid w:val="0087508E"/>
    <w:rsid w:val="0088059E"/>
    <w:rsid w:val="00885719"/>
    <w:rsid w:val="008859AC"/>
    <w:rsid w:val="0088600E"/>
    <w:rsid w:val="00886FA3"/>
    <w:rsid w:val="008871B6"/>
    <w:rsid w:val="00887FDC"/>
    <w:rsid w:val="008906E3"/>
    <w:rsid w:val="008937F1"/>
    <w:rsid w:val="008950AF"/>
    <w:rsid w:val="008950BF"/>
    <w:rsid w:val="00895B32"/>
    <w:rsid w:val="008A0BCD"/>
    <w:rsid w:val="008A28AF"/>
    <w:rsid w:val="008A3B21"/>
    <w:rsid w:val="008A46BD"/>
    <w:rsid w:val="008A6AB7"/>
    <w:rsid w:val="008A6E50"/>
    <w:rsid w:val="008B0F61"/>
    <w:rsid w:val="008B2527"/>
    <w:rsid w:val="008B37C6"/>
    <w:rsid w:val="008B3F30"/>
    <w:rsid w:val="008B4BE9"/>
    <w:rsid w:val="008B4C81"/>
    <w:rsid w:val="008B5810"/>
    <w:rsid w:val="008B601C"/>
    <w:rsid w:val="008B62C2"/>
    <w:rsid w:val="008B7A6E"/>
    <w:rsid w:val="008C08C5"/>
    <w:rsid w:val="008C0C85"/>
    <w:rsid w:val="008C1E69"/>
    <w:rsid w:val="008C3971"/>
    <w:rsid w:val="008C3C61"/>
    <w:rsid w:val="008C5B4D"/>
    <w:rsid w:val="008C7270"/>
    <w:rsid w:val="008C72DA"/>
    <w:rsid w:val="008C7582"/>
    <w:rsid w:val="008D0F0C"/>
    <w:rsid w:val="008D1205"/>
    <w:rsid w:val="008D1383"/>
    <w:rsid w:val="008D1543"/>
    <w:rsid w:val="008D1888"/>
    <w:rsid w:val="008D3378"/>
    <w:rsid w:val="008D40C9"/>
    <w:rsid w:val="008D5D01"/>
    <w:rsid w:val="008D7872"/>
    <w:rsid w:val="008D7BCE"/>
    <w:rsid w:val="008D7EA9"/>
    <w:rsid w:val="008E2B0C"/>
    <w:rsid w:val="008E5D50"/>
    <w:rsid w:val="008E5E3C"/>
    <w:rsid w:val="008E6130"/>
    <w:rsid w:val="008F28AD"/>
    <w:rsid w:val="008F5116"/>
    <w:rsid w:val="008F55B0"/>
    <w:rsid w:val="008F5C4C"/>
    <w:rsid w:val="008F7782"/>
    <w:rsid w:val="0090046D"/>
    <w:rsid w:val="00903497"/>
    <w:rsid w:val="00904183"/>
    <w:rsid w:val="00904682"/>
    <w:rsid w:val="009049E0"/>
    <w:rsid w:val="00905800"/>
    <w:rsid w:val="00906815"/>
    <w:rsid w:val="00907C88"/>
    <w:rsid w:val="00907DC1"/>
    <w:rsid w:val="00912286"/>
    <w:rsid w:val="00913DF7"/>
    <w:rsid w:val="00914045"/>
    <w:rsid w:val="00924433"/>
    <w:rsid w:val="009256FE"/>
    <w:rsid w:val="00930CF9"/>
    <w:rsid w:val="009317E6"/>
    <w:rsid w:val="00931CBF"/>
    <w:rsid w:val="0093322B"/>
    <w:rsid w:val="009374BF"/>
    <w:rsid w:val="00940689"/>
    <w:rsid w:val="009409C5"/>
    <w:rsid w:val="00941BDC"/>
    <w:rsid w:val="00941DA5"/>
    <w:rsid w:val="009443CB"/>
    <w:rsid w:val="0094620E"/>
    <w:rsid w:val="0094674C"/>
    <w:rsid w:val="00951C06"/>
    <w:rsid w:val="0095270B"/>
    <w:rsid w:val="00955C9C"/>
    <w:rsid w:val="00960E07"/>
    <w:rsid w:val="00961A9F"/>
    <w:rsid w:val="00962DCB"/>
    <w:rsid w:val="00963942"/>
    <w:rsid w:val="00964395"/>
    <w:rsid w:val="009643F1"/>
    <w:rsid w:val="00964A5C"/>
    <w:rsid w:val="0096593D"/>
    <w:rsid w:val="00966BBA"/>
    <w:rsid w:val="0096787B"/>
    <w:rsid w:val="00971445"/>
    <w:rsid w:val="009718FD"/>
    <w:rsid w:val="00971FDE"/>
    <w:rsid w:val="00972CB3"/>
    <w:rsid w:val="009740C1"/>
    <w:rsid w:val="0097533D"/>
    <w:rsid w:val="0098070A"/>
    <w:rsid w:val="00980A96"/>
    <w:rsid w:val="009810D7"/>
    <w:rsid w:val="009853A6"/>
    <w:rsid w:val="00986396"/>
    <w:rsid w:val="0098640A"/>
    <w:rsid w:val="009866DD"/>
    <w:rsid w:val="00987476"/>
    <w:rsid w:val="00987F9A"/>
    <w:rsid w:val="00991255"/>
    <w:rsid w:val="009918DD"/>
    <w:rsid w:val="0099271D"/>
    <w:rsid w:val="00995397"/>
    <w:rsid w:val="009958BB"/>
    <w:rsid w:val="009A2597"/>
    <w:rsid w:val="009A51F0"/>
    <w:rsid w:val="009A66A2"/>
    <w:rsid w:val="009A7D9F"/>
    <w:rsid w:val="009B0674"/>
    <w:rsid w:val="009B19E4"/>
    <w:rsid w:val="009B1CD8"/>
    <w:rsid w:val="009B2FAC"/>
    <w:rsid w:val="009B50B8"/>
    <w:rsid w:val="009B5401"/>
    <w:rsid w:val="009B5CC5"/>
    <w:rsid w:val="009B6A56"/>
    <w:rsid w:val="009B7535"/>
    <w:rsid w:val="009C29B2"/>
    <w:rsid w:val="009C796C"/>
    <w:rsid w:val="009C7A13"/>
    <w:rsid w:val="009D012F"/>
    <w:rsid w:val="009D03AE"/>
    <w:rsid w:val="009D1BEC"/>
    <w:rsid w:val="009D46A3"/>
    <w:rsid w:val="009D5EAC"/>
    <w:rsid w:val="009E0369"/>
    <w:rsid w:val="009E2513"/>
    <w:rsid w:val="009E331B"/>
    <w:rsid w:val="009E3CC0"/>
    <w:rsid w:val="009E3F49"/>
    <w:rsid w:val="009E400E"/>
    <w:rsid w:val="009E58D4"/>
    <w:rsid w:val="009E5C8A"/>
    <w:rsid w:val="009E7165"/>
    <w:rsid w:val="009F0279"/>
    <w:rsid w:val="009F0CFD"/>
    <w:rsid w:val="009F1C89"/>
    <w:rsid w:val="009F2456"/>
    <w:rsid w:val="009F3D42"/>
    <w:rsid w:val="009F45B6"/>
    <w:rsid w:val="009F5AFC"/>
    <w:rsid w:val="009F6D68"/>
    <w:rsid w:val="00A01634"/>
    <w:rsid w:val="00A02412"/>
    <w:rsid w:val="00A0247A"/>
    <w:rsid w:val="00A032D4"/>
    <w:rsid w:val="00A0369D"/>
    <w:rsid w:val="00A03913"/>
    <w:rsid w:val="00A05FCC"/>
    <w:rsid w:val="00A11080"/>
    <w:rsid w:val="00A1164A"/>
    <w:rsid w:val="00A12390"/>
    <w:rsid w:val="00A123F4"/>
    <w:rsid w:val="00A136B2"/>
    <w:rsid w:val="00A1517B"/>
    <w:rsid w:val="00A16C23"/>
    <w:rsid w:val="00A16CD8"/>
    <w:rsid w:val="00A207E8"/>
    <w:rsid w:val="00A21290"/>
    <w:rsid w:val="00A212E5"/>
    <w:rsid w:val="00A227F6"/>
    <w:rsid w:val="00A232EB"/>
    <w:rsid w:val="00A23D97"/>
    <w:rsid w:val="00A25FA3"/>
    <w:rsid w:val="00A26587"/>
    <w:rsid w:val="00A27086"/>
    <w:rsid w:val="00A30CF4"/>
    <w:rsid w:val="00A3201C"/>
    <w:rsid w:val="00A34044"/>
    <w:rsid w:val="00A342E8"/>
    <w:rsid w:val="00A34C14"/>
    <w:rsid w:val="00A410C8"/>
    <w:rsid w:val="00A425A2"/>
    <w:rsid w:val="00A52234"/>
    <w:rsid w:val="00A522B4"/>
    <w:rsid w:val="00A550B8"/>
    <w:rsid w:val="00A55B72"/>
    <w:rsid w:val="00A63225"/>
    <w:rsid w:val="00A6407B"/>
    <w:rsid w:val="00A643A7"/>
    <w:rsid w:val="00A66993"/>
    <w:rsid w:val="00A67216"/>
    <w:rsid w:val="00A67C7A"/>
    <w:rsid w:val="00A7082D"/>
    <w:rsid w:val="00A70B7E"/>
    <w:rsid w:val="00A70D79"/>
    <w:rsid w:val="00A71290"/>
    <w:rsid w:val="00A717CD"/>
    <w:rsid w:val="00A71C2E"/>
    <w:rsid w:val="00A7206F"/>
    <w:rsid w:val="00A72856"/>
    <w:rsid w:val="00A72BFF"/>
    <w:rsid w:val="00A73B04"/>
    <w:rsid w:val="00A73B4B"/>
    <w:rsid w:val="00A76748"/>
    <w:rsid w:val="00A76E5E"/>
    <w:rsid w:val="00A770B5"/>
    <w:rsid w:val="00A77B2C"/>
    <w:rsid w:val="00A81561"/>
    <w:rsid w:val="00A818DE"/>
    <w:rsid w:val="00A824A5"/>
    <w:rsid w:val="00A83328"/>
    <w:rsid w:val="00A8360D"/>
    <w:rsid w:val="00A839C4"/>
    <w:rsid w:val="00A84D8D"/>
    <w:rsid w:val="00A85503"/>
    <w:rsid w:val="00A85B73"/>
    <w:rsid w:val="00A8617F"/>
    <w:rsid w:val="00A86E5D"/>
    <w:rsid w:val="00A87317"/>
    <w:rsid w:val="00A905C1"/>
    <w:rsid w:val="00A909DC"/>
    <w:rsid w:val="00A90DE1"/>
    <w:rsid w:val="00A934D7"/>
    <w:rsid w:val="00A95689"/>
    <w:rsid w:val="00A967DB"/>
    <w:rsid w:val="00A9718C"/>
    <w:rsid w:val="00AA15F8"/>
    <w:rsid w:val="00AA1A12"/>
    <w:rsid w:val="00AA3682"/>
    <w:rsid w:val="00AA3941"/>
    <w:rsid w:val="00AA7679"/>
    <w:rsid w:val="00AB0DAC"/>
    <w:rsid w:val="00AB2BA4"/>
    <w:rsid w:val="00AB3104"/>
    <w:rsid w:val="00AB33DF"/>
    <w:rsid w:val="00AB3958"/>
    <w:rsid w:val="00AB4920"/>
    <w:rsid w:val="00AB623D"/>
    <w:rsid w:val="00AC40C5"/>
    <w:rsid w:val="00AC4228"/>
    <w:rsid w:val="00AC4441"/>
    <w:rsid w:val="00AC4617"/>
    <w:rsid w:val="00AC4BEB"/>
    <w:rsid w:val="00AC5C60"/>
    <w:rsid w:val="00AC5E47"/>
    <w:rsid w:val="00AC721E"/>
    <w:rsid w:val="00AC7AB0"/>
    <w:rsid w:val="00AC7FBA"/>
    <w:rsid w:val="00AD16E6"/>
    <w:rsid w:val="00AD1D85"/>
    <w:rsid w:val="00AD4289"/>
    <w:rsid w:val="00AD4DE8"/>
    <w:rsid w:val="00AD7EB3"/>
    <w:rsid w:val="00AE37D6"/>
    <w:rsid w:val="00AE39F3"/>
    <w:rsid w:val="00AE45D9"/>
    <w:rsid w:val="00AE5703"/>
    <w:rsid w:val="00AE7F9D"/>
    <w:rsid w:val="00AF1134"/>
    <w:rsid w:val="00AF1329"/>
    <w:rsid w:val="00AF1915"/>
    <w:rsid w:val="00AF2725"/>
    <w:rsid w:val="00AF2841"/>
    <w:rsid w:val="00AF32D6"/>
    <w:rsid w:val="00AF4191"/>
    <w:rsid w:val="00AF50B4"/>
    <w:rsid w:val="00AF7584"/>
    <w:rsid w:val="00B008C0"/>
    <w:rsid w:val="00B020F7"/>
    <w:rsid w:val="00B0228F"/>
    <w:rsid w:val="00B026AA"/>
    <w:rsid w:val="00B05473"/>
    <w:rsid w:val="00B05F7C"/>
    <w:rsid w:val="00B067D5"/>
    <w:rsid w:val="00B073A3"/>
    <w:rsid w:val="00B0784A"/>
    <w:rsid w:val="00B07EEE"/>
    <w:rsid w:val="00B12014"/>
    <w:rsid w:val="00B14C14"/>
    <w:rsid w:val="00B14E35"/>
    <w:rsid w:val="00B162D3"/>
    <w:rsid w:val="00B166A3"/>
    <w:rsid w:val="00B16B04"/>
    <w:rsid w:val="00B206CC"/>
    <w:rsid w:val="00B23675"/>
    <w:rsid w:val="00B27C2B"/>
    <w:rsid w:val="00B3281F"/>
    <w:rsid w:val="00B32FAC"/>
    <w:rsid w:val="00B33F42"/>
    <w:rsid w:val="00B35FEE"/>
    <w:rsid w:val="00B36DFC"/>
    <w:rsid w:val="00B377BE"/>
    <w:rsid w:val="00B41FC0"/>
    <w:rsid w:val="00B4281E"/>
    <w:rsid w:val="00B44D4A"/>
    <w:rsid w:val="00B45255"/>
    <w:rsid w:val="00B45ECF"/>
    <w:rsid w:val="00B4768D"/>
    <w:rsid w:val="00B5018E"/>
    <w:rsid w:val="00B5077A"/>
    <w:rsid w:val="00B51C18"/>
    <w:rsid w:val="00B53FC7"/>
    <w:rsid w:val="00B56AEB"/>
    <w:rsid w:val="00B56EF6"/>
    <w:rsid w:val="00B60E1A"/>
    <w:rsid w:val="00B62B2D"/>
    <w:rsid w:val="00B62C33"/>
    <w:rsid w:val="00B63621"/>
    <w:rsid w:val="00B64369"/>
    <w:rsid w:val="00B64C0D"/>
    <w:rsid w:val="00B64FE4"/>
    <w:rsid w:val="00B65183"/>
    <w:rsid w:val="00B7050C"/>
    <w:rsid w:val="00B71F11"/>
    <w:rsid w:val="00B749DB"/>
    <w:rsid w:val="00B7652F"/>
    <w:rsid w:val="00B76A47"/>
    <w:rsid w:val="00B77179"/>
    <w:rsid w:val="00B7720D"/>
    <w:rsid w:val="00B80EB5"/>
    <w:rsid w:val="00B815CE"/>
    <w:rsid w:val="00B81E35"/>
    <w:rsid w:val="00B85C35"/>
    <w:rsid w:val="00B868B9"/>
    <w:rsid w:val="00B8784F"/>
    <w:rsid w:val="00B92E24"/>
    <w:rsid w:val="00B92F5B"/>
    <w:rsid w:val="00B93C19"/>
    <w:rsid w:val="00BA0466"/>
    <w:rsid w:val="00BA106A"/>
    <w:rsid w:val="00BA16E6"/>
    <w:rsid w:val="00BA2810"/>
    <w:rsid w:val="00BA4246"/>
    <w:rsid w:val="00BA7356"/>
    <w:rsid w:val="00BB4965"/>
    <w:rsid w:val="00BB5FE3"/>
    <w:rsid w:val="00BB60AF"/>
    <w:rsid w:val="00BC15AA"/>
    <w:rsid w:val="00BC2719"/>
    <w:rsid w:val="00BC27EC"/>
    <w:rsid w:val="00BC44E4"/>
    <w:rsid w:val="00BC4A59"/>
    <w:rsid w:val="00BC4C68"/>
    <w:rsid w:val="00BC52FC"/>
    <w:rsid w:val="00BC7B22"/>
    <w:rsid w:val="00BC7D00"/>
    <w:rsid w:val="00BD1130"/>
    <w:rsid w:val="00BD2FE7"/>
    <w:rsid w:val="00BD3327"/>
    <w:rsid w:val="00BD7E7D"/>
    <w:rsid w:val="00BE05E5"/>
    <w:rsid w:val="00BE3381"/>
    <w:rsid w:val="00BE3A85"/>
    <w:rsid w:val="00BE4051"/>
    <w:rsid w:val="00BE6683"/>
    <w:rsid w:val="00BF121B"/>
    <w:rsid w:val="00BF2E8F"/>
    <w:rsid w:val="00BF3AA6"/>
    <w:rsid w:val="00BF5334"/>
    <w:rsid w:val="00C005C0"/>
    <w:rsid w:val="00C02B5D"/>
    <w:rsid w:val="00C038D5"/>
    <w:rsid w:val="00C043CD"/>
    <w:rsid w:val="00C05150"/>
    <w:rsid w:val="00C0682E"/>
    <w:rsid w:val="00C078EF"/>
    <w:rsid w:val="00C10D7A"/>
    <w:rsid w:val="00C134B9"/>
    <w:rsid w:val="00C20740"/>
    <w:rsid w:val="00C21E46"/>
    <w:rsid w:val="00C22300"/>
    <w:rsid w:val="00C2325D"/>
    <w:rsid w:val="00C23F11"/>
    <w:rsid w:val="00C24819"/>
    <w:rsid w:val="00C252AB"/>
    <w:rsid w:val="00C25DE8"/>
    <w:rsid w:val="00C3017C"/>
    <w:rsid w:val="00C30E3C"/>
    <w:rsid w:val="00C31F23"/>
    <w:rsid w:val="00C34CA1"/>
    <w:rsid w:val="00C35411"/>
    <w:rsid w:val="00C363B4"/>
    <w:rsid w:val="00C43A33"/>
    <w:rsid w:val="00C4434B"/>
    <w:rsid w:val="00C4438A"/>
    <w:rsid w:val="00C44460"/>
    <w:rsid w:val="00C446B9"/>
    <w:rsid w:val="00C44966"/>
    <w:rsid w:val="00C469BF"/>
    <w:rsid w:val="00C4781F"/>
    <w:rsid w:val="00C479D7"/>
    <w:rsid w:val="00C5005A"/>
    <w:rsid w:val="00C517EA"/>
    <w:rsid w:val="00C54385"/>
    <w:rsid w:val="00C5441D"/>
    <w:rsid w:val="00C55140"/>
    <w:rsid w:val="00C57706"/>
    <w:rsid w:val="00C62C52"/>
    <w:rsid w:val="00C64DF3"/>
    <w:rsid w:val="00C65014"/>
    <w:rsid w:val="00C679CC"/>
    <w:rsid w:val="00C71270"/>
    <w:rsid w:val="00C71E02"/>
    <w:rsid w:val="00C7205A"/>
    <w:rsid w:val="00C73BC3"/>
    <w:rsid w:val="00C740C6"/>
    <w:rsid w:val="00C752C1"/>
    <w:rsid w:val="00C76296"/>
    <w:rsid w:val="00C8013A"/>
    <w:rsid w:val="00C80829"/>
    <w:rsid w:val="00C8370D"/>
    <w:rsid w:val="00C837D4"/>
    <w:rsid w:val="00C83D29"/>
    <w:rsid w:val="00C8421C"/>
    <w:rsid w:val="00C8521C"/>
    <w:rsid w:val="00C85413"/>
    <w:rsid w:val="00C90094"/>
    <w:rsid w:val="00C90185"/>
    <w:rsid w:val="00C9112C"/>
    <w:rsid w:val="00C9131A"/>
    <w:rsid w:val="00C9205C"/>
    <w:rsid w:val="00C943C2"/>
    <w:rsid w:val="00C958D7"/>
    <w:rsid w:val="00C95E8A"/>
    <w:rsid w:val="00C968F9"/>
    <w:rsid w:val="00C969A4"/>
    <w:rsid w:val="00CA0DF1"/>
    <w:rsid w:val="00CA1D56"/>
    <w:rsid w:val="00CA50A8"/>
    <w:rsid w:val="00CA5A1B"/>
    <w:rsid w:val="00CA689E"/>
    <w:rsid w:val="00CA6EAC"/>
    <w:rsid w:val="00CB3166"/>
    <w:rsid w:val="00CB3C39"/>
    <w:rsid w:val="00CB4D54"/>
    <w:rsid w:val="00CC0847"/>
    <w:rsid w:val="00CC09D6"/>
    <w:rsid w:val="00CC2BAF"/>
    <w:rsid w:val="00CC2C2E"/>
    <w:rsid w:val="00CC4650"/>
    <w:rsid w:val="00CC4C6B"/>
    <w:rsid w:val="00CC4E7D"/>
    <w:rsid w:val="00CC6327"/>
    <w:rsid w:val="00CD0717"/>
    <w:rsid w:val="00CD1DF7"/>
    <w:rsid w:val="00CD1EAE"/>
    <w:rsid w:val="00CD2AAA"/>
    <w:rsid w:val="00CD34B9"/>
    <w:rsid w:val="00CD542F"/>
    <w:rsid w:val="00CD64F6"/>
    <w:rsid w:val="00CD6F13"/>
    <w:rsid w:val="00CE0ACC"/>
    <w:rsid w:val="00CE1499"/>
    <w:rsid w:val="00CE16B0"/>
    <w:rsid w:val="00CE2F80"/>
    <w:rsid w:val="00CE4ED0"/>
    <w:rsid w:val="00CE56FE"/>
    <w:rsid w:val="00CE60C8"/>
    <w:rsid w:val="00CE7A30"/>
    <w:rsid w:val="00CF2BBE"/>
    <w:rsid w:val="00CF369E"/>
    <w:rsid w:val="00CF3869"/>
    <w:rsid w:val="00CF4D03"/>
    <w:rsid w:val="00CF5EE2"/>
    <w:rsid w:val="00CF6A1E"/>
    <w:rsid w:val="00D00EB7"/>
    <w:rsid w:val="00D02951"/>
    <w:rsid w:val="00D031F1"/>
    <w:rsid w:val="00D0351D"/>
    <w:rsid w:val="00D03B7C"/>
    <w:rsid w:val="00D05178"/>
    <w:rsid w:val="00D11D66"/>
    <w:rsid w:val="00D133DF"/>
    <w:rsid w:val="00D1422E"/>
    <w:rsid w:val="00D14998"/>
    <w:rsid w:val="00D14C99"/>
    <w:rsid w:val="00D15990"/>
    <w:rsid w:val="00D1751A"/>
    <w:rsid w:val="00D2007D"/>
    <w:rsid w:val="00D2301E"/>
    <w:rsid w:val="00D233CB"/>
    <w:rsid w:val="00D24DD8"/>
    <w:rsid w:val="00D25C8F"/>
    <w:rsid w:val="00D2640F"/>
    <w:rsid w:val="00D26505"/>
    <w:rsid w:val="00D27EEA"/>
    <w:rsid w:val="00D30813"/>
    <w:rsid w:val="00D3230D"/>
    <w:rsid w:val="00D323C6"/>
    <w:rsid w:val="00D32CB5"/>
    <w:rsid w:val="00D33617"/>
    <w:rsid w:val="00D33754"/>
    <w:rsid w:val="00D33A29"/>
    <w:rsid w:val="00D35A6D"/>
    <w:rsid w:val="00D35B45"/>
    <w:rsid w:val="00D36DA9"/>
    <w:rsid w:val="00D41377"/>
    <w:rsid w:val="00D41C18"/>
    <w:rsid w:val="00D420AA"/>
    <w:rsid w:val="00D425C5"/>
    <w:rsid w:val="00D4271D"/>
    <w:rsid w:val="00D428BD"/>
    <w:rsid w:val="00D4314B"/>
    <w:rsid w:val="00D439E4"/>
    <w:rsid w:val="00D4414A"/>
    <w:rsid w:val="00D4691F"/>
    <w:rsid w:val="00D46CC7"/>
    <w:rsid w:val="00D47622"/>
    <w:rsid w:val="00D47778"/>
    <w:rsid w:val="00D501E6"/>
    <w:rsid w:val="00D509FE"/>
    <w:rsid w:val="00D51BB1"/>
    <w:rsid w:val="00D527FF"/>
    <w:rsid w:val="00D53B42"/>
    <w:rsid w:val="00D5558A"/>
    <w:rsid w:val="00D56500"/>
    <w:rsid w:val="00D56AF4"/>
    <w:rsid w:val="00D57B0D"/>
    <w:rsid w:val="00D57BAA"/>
    <w:rsid w:val="00D62141"/>
    <w:rsid w:val="00D621CA"/>
    <w:rsid w:val="00D707F4"/>
    <w:rsid w:val="00D70D51"/>
    <w:rsid w:val="00D72181"/>
    <w:rsid w:val="00D72CBD"/>
    <w:rsid w:val="00D72EC7"/>
    <w:rsid w:val="00D7363A"/>
    <w:rsid w:val="00D74731"/>
    <w:rsid w:val="00D74EDC"/>
    <w:rsid w:val="00D75869"/>
    <w:rsid w:val="00D811EA"/>
    <w:rsid w:val="00D820FE"/>
    <w:rsid w:val="00D85587"/>
    <w:rsid w:val="00D86734"/>
    <w:rsid w:val="00D90245"/>
    <w:rsid w:val="00D906B4"/>
    <w:rsid w:val="00D90C25"/>
    <w:rsid w:val="00D916AA"/>
    <w:rsid w:val="00D9248A"/>
    <w:rsid w:val="00D92701"/>
    <w:rsid w:val="00D92D0A"/>
    <w:rsid w:val="00D93CDF"/>
    <w:rsid w:val="00D95946"/>
    <w:rsid w:val="00D9701F"/>
    <w:rsid w:val="00D97543"/>
    <w:rsid w:val="00D97BA1"/>
    <w:rsid w:val="00DA0188"/>
    <w:rsid w:val="00DA0516"/>
    <w:rsid w:val="00DA50CF"/>
    <w:rsid w:val="00DA553A"/>
    <w:rsid w:val="00DA5E7A"/>
    <w:rsid w:val="00DB004D"/>
    <w:rsid w:val="00DB141B"/>
    <w:rsid w:val="00DB1C05"/>
    <w:rsid w:val="00DB2533"/>
    <w:rsid w:val="00DB2A97"/>
    <w:rsid w:val="00DB4CD9"/>
    <w:rsid w:val="00DB66A9"/>
    <w:rsid w:val="00DB7BDE"/>
    <w:rsid w:val="00DC095D"/>
    <w:rsid w:val="00DC0A07"/>
    <w:rsid w:val="00DC323B"/>
    <w:rsid w:val="00DC40A4"/>
    <w:rsid w:val="00DC4F42"/>
    <w:rsid w:val="00DC6805"/>
    <w:rsid w:val="00DD1928"/>
    <w:rsid w:val="00DD1C9E"/>
    <w:rsid w:val="00DD5AC8"/>
    <w:rsid w:val="00DD661F"/>
    <w:rsid w:val="00DD6CA1"/>
    <w:rsid w:val="00DE0BA2"/>
    <w:rsid w:val="00DE19CF"/>
    <w:rsid w:val="00DE2400"/>
    <w:rsid w:val="00DE321B"/>
    <w:rsid w:val="00DE6595"/>
    <w:rsid w:val="00DF03FB"/>
    <w:rsid w:val="00DF0703"/>
    <w:rsid w:val="00DF1F5D"/>
    <w:rsid w:val="00DF38DB"/>
    <w:rsid w:val="00DF628A"/>
    <w:rsid w:val="00DF7F59"/>
    <w:rsid w:val="00E01BF4"/>
    <w:rsid w:val="00E02A54"/>
    <w:rsid w:val="00E03D78"/>
    <w:rsid w:val="00E056F8"/>
    <w:rsid w:val="00E0777D"/>
    <w:rsid w:val="00E1618A"/>
    <w:rsid w:val="00E205BE"/>
    <w:rsid w:val="00E21A07"/>
    <w:rsid w:val="00E21B08"/>
    <w:rsid w:val="00E240E4"/>
    <w:rsid w:val="00E24442"/>
    <w:rsid w:val="00E24493"/>
    <w:rsid w:val="00E25258"/>
    <w:rsid w:val="00E2599A"/>
    <w:rsid w:val="00E270F7"/>
    <w:rsid w:val="00E2718E"/>
    <w:rsid w:val="00E27D08"/>
    <w:rsid w:val="00E30B8A"/>
    <w:rsid w:val="00E30FD1"/>
    <w:rsid w:val="00E32791"/>
    <w:rsid w:val="00E33E1D"/>
    <w:rsid w:val="00E34143"/>
    <w:rsid w:val="00E35853"/>
    <w:rsid w:val="00E37E9E"/>
    <w:rsid w:val="00E410FC"/>
    <w:rsid w:val="00E42303"/>
    <w:rsid w:val="00E43642"/>
    <w:rsid w:val="00E46D39"/>
    <w:rsid w:val="00E511CE"/>
    <w:rsid w:val="00E51728"/>
    <w:rsid w:val="00E5286E"/>
    <w:rsid w:val="00E53283"/>
    <w:rsid w:val="00E5405C"/>
    <w:rsid w:val="00E60D6A"/>
    <w:rsid w:val="00E62AFC"/>
    <w:rsid w:val="00E62CF7"/>
    <w:rsid w:val="00E65DB3"/>
    <w:rsid w:val="00E67BDE"/>
    <w:rsid w:val="00E703B7"/>
    <w:rsid w:val="00E720D7"/>
    <w:rsid w:val="00E72801"/>
    <w:rsid w:val="00E72E2D"/>
    <w:rsid w:val="00E73A7C"/>
    <w:rsid w:val="00E75A0A"/>
    <w:rsid w:val="00E7686D"/>
    <w:rsid w:val="00E77698"/>
    <w:rsid w:val="00E81C3E"/>
    <w:rsid w:val="00E827D8"/>
    <w:rsid w:val="00E828F4"/>
    <w:rsid w:val="00E83A29"/>
    <w:rsid w:val="00E83B5C"/>
    <w:rsid w:val="00E84B8A"/>
    <w:rsid w:val="00E91290"/>
    <w:rsid w:val="00E9132B"/>
    <w:rsid w:val="00E922C0"/>
    <w:rsid w:val="00E93223"/>
    <w:rsid w:val="00E93339"/>
    <w:rsid w:val="00E93571"/>
    <w:rsid w:val="00E93860"/>
    <w:rsid w:val="00E942EF"/>
    <w:rsid w:val="00E94BEE"/>
    <w:rsid w:val="00E95F32"/>
    <w:rsid w:val="00E97B6B"/>
    <w:rsid w:val="00EA07CD"/>
    <w:rsid w:val="00EA1267"/>
    <w:rsid w:val="00EA4BB0"/>
    <w:rsid w:val="00EA4BD4"/>
    <w:rsid w:val="00EA4E3F"/>
    <w:rsid w:val="00EA6DAB"/>
    <w:rsid w:val="00EB00BE"/>
    <w:rsid w:val="00EB027A"/>
    <w:rsid w:val="00EB07A8"/>
    <w:rsid w:val="00EB21C8"/>
    <w:rsid w:val="00EB3BC6"/>
    <w:rsid w:val="00EB6D32"/>
    <w:rsid w:val="00EB7461"/>
    <w:rsid w:val="00EC07C9"/>
    <w:rsid w:val="00EC1C03"/>
    <w:rsid w:val="00EC2C65"/>
    <w:rsid w:val="00EC3DB8"/>
    <w:rsid w:val="00EC5AD6"/>
    <w:rsid w:val="00ED1811"/>
    <w:rsid w:val="00ED1E9F"/>
    <w:rsid w:val="00ED2A27"/>
    <w:rsid w:val="00ED3B11"/>
    <w:rsid w:val="00ED4D18"/>
    <w:rsid w:val="00ED741E"/>
    <w:rsid w:val="00EE0E5A"/>
    <w:rsid w:val="00EE1034"/>
    <w:rsid w:val="00EE2ADB"/>
    <w:rsid w:val="00EE3DEC"/>
    <w:rsid w:val="00EE5B81"/>
    <w:rsid w:val="00EE5F55"/>
    <w:rsid w:val="00EE5F88"/>
    <w:rsid w:val="00EE683D"/>
    <w:rsid w:val="00EF0227"/>
    <w:rsid w:val="00EF12B5"/>
    <w:rsid w:val="00EF3429"/>
    <w:rsid w:val="00EF40E7"/>
    <w:rsid w:val="00EF5CFD"/>
    <w:rsid w:val="00EF7688"/>
    <w:rsid w:val="00F00D47"/>
    <w:rsid w:val="00F013D3"/>
    <w:rsid w:val="00F0220A"/>
    <w:rsid w:val="00F03A2F"/>
    <w:rsid w:val="00F043DE"/>
    <w:rsid w:val="00F045C2"/>
    <w:rsid w:val="00F04EB2"/>
    <w:rsid w:val="00F0795E"/>
    <w:rsid w:val="00F11716"/>
    <w:rsid w:val="00F13517"/>
    <w:rsid w:val="00F13F7E"/>
    <w:rsid w:val="00F14300"/>
    <w:rsid w:val="00F150D1"/>
    <w:rsid w:val="00F16D38"/>
    <w:rsid w:val="00F17118"/>
    <w:rsid w:val="00F20CE1"/>
    <w:rsid w:val="00F20ED6"/>
    <w:rsid w:val="00F2223F"/>
    <w:rsid w:val="00F2274C"/>
    <w:rsid w:val="00F2407D"/>
    <w:rsid w:val="00F25060"/>
    <w:rsid w:val="00F251E5"/>
    <w:rsid w:val="00F25A61"/>
    <w:rsid w:val="00F26114"/>
    <w:rsid w:val="00F266CD"/>
    <w:rsid w:val="00F26E39"/>
    <w:rsid w:val="00F27E53"/>
    <w:rsid w:val="00F3203E"/>
    <w:rsid w:val="00F3287A"/>
    <w:rsid w:val="00F3512E"/>
    <w:rsid w:val="00F36094"/>
    <w:rsid w:val="00F408D8"/>
    <w:rsid w:val="00F40CC9"/>
    <w:rsid w:val="00F41388"/>
    <w:rsid w:val="00F44A2D"/>
    <w:rsid w:val="00F46466"/>
    <w:rsid w:val="00F469F7"/>
    <w:rsid w:val="00F474DC"/>
    <w:rsid w:val="00F503AB"/>
    <w:rsid w:val="00F505C7"/>
    <w:rsid w:val="00F54905"/>
    <w:rsid w:val="00F5519D"/>
    <w:rsid w:val="00F55C6E"/>
    <w:rsid w:val="00F55FB4"/>
    <w:rsid w:val="00F60049"/>
    <w:rsid w:val="00F61439"/>
    <w:rsid w:val="00F61732"/>
    <w:rsid w:val="00F6199B"/>
    <w:rsid w:val="00F61F65"/>
    <w:rsid w:val="00F62199"/>
    <w:rsid w:val="00F62649"/>
    <w:rsid w:val="00F62D62"/>
    <w:rsid w:val="00F645FD"/>
    <w:rsid w:val="00F64E1F"/>
    <w:rsid w:val="00F65079"/>
    <w:rsid w:val="00F664E2"/>
    <w:rsid w:val="00F67913"/>
    <w:rsid w:val="00F70EA8"/>
    <w:rsid w:val="00F714A9"/>
    <w:rsid w:val="00F73857"/>
    <w:rsid w:val="00F75F85"/>
    <w:rsid w:val="00F76CFF"/>
    <w:rsid w:val="00F77F5F"/>
    <w:rsid w:val="00F81687"/>
    <w:rsid w:val="00F81772"/>
    <w:rsid w:val="00F81E06"/>
    <w:rsid w:val="00F835A7"/>
    <w:rsid w:val="00F85C17"/>
    <w:rsid w:val="00F87679"/>
    <w:rsid w:val="00F8794D"/>
    <w:rsid w:val="00F87980"/>
    <w:rsid w:val="00F90C3D"/>
    <w:rsid w:val="00F90E71"/>
    <w:rsid w:val="00F956D2"/>
    <w:rsid w:val="00F976D8"/>
    <w:rsid w:val="00FA0E1D"/>
    <w:rsid w:val="00FA1117"/>
    <w:rsid w:val="00FA1540"/>
    <w:rsid w:val="00FA39BE"/>
    <w:rsid w:val="00FA3DDD"/>
    <w:rsid w:val="00FA5B08"/>
    <w:rsid w:val="00FA6176"/>
    <w:rsid w:val="00FA65E2"/>
    <w:rsid w:val="00FA789C"/>
    <w:rsid w:val="00FA79BC"/>
    <w:rsid w:val="00FB09F4"/>
    <w:rsid w:val="00FB18BC"/>
    <w:rsid w:val="00FB1DCF"/>
    <w:rsid w:val="00FB2A69"/>
    <w:rsid w:val="00FB529B"/>
    <w:rsid w:val="00FB54CD"/>
    <w:rsid w:val="00FB5515"/>
    <w:rsid w:val="00FB5C35"/>
    <w:rsid w:val="00FB7D8D"/>
    <w:rsid w:val="00FB7DF1"/>
    <w:rsid w:val="00FC34D4"/>
    <w:rsid w:val="00FC37BF"/>
    <w:rsid w:val="00FC63C8"/>
    <w:rsid w:val="00FC688A"/>
    <w:rsid w:val="00FD0E60"/>
    <w:rsid w:val="00FD1C8E"/>
    <w:rsid w:val="00FD1EC7"/>
    <w:rsid w:val="00FD2124"/>
    <w:rsid w:val="00FE0EF1"/>
    <w:rsid w:val="00FE198B"/>
    <w:rsid w:val="00FE4663"/>
    <w:rsid w:val="00FE5A5F"/>
    <w:rsid w:val="00FE6745"/>
    <w:rsid w:val="00FE738E"/>
    <w:rsid w:val="00FF08C5"/>
    <w:rsid w:val="00FF209B"/>
    <w:rsid w:val="00FF4656"/>
    <w:rsid w:val="00FF5E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Normal">
    <w:name w:val="Normal"/>
    <w:qFormat/>
    <w:rsid w:val="007302DF"/>
    <w:rPr>
      <w:sz w:val="24"/>
      <w:szCs w:val="24"/>
    </w:rPr>
  </w:style>
  <w:style w:type="paragraph" w:styleId="Heading1">
    <w:name w:val="heading 1"/>
    <w:aliases w:val="Заголовок  2-2"/>
    <w:basedOn w:val="Normal"/>
    <w:next w:val="Normal"/>
    <w:link w:val="Heading1Char"/>
    <w:uiPriority w:val="99"/>
    <w:qFormat/>
    <w:rsid w:val="006063E9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aliases w:val="Заголовок 15"/>
    <w:basedOn w:val="Normal"/>
    <w:next w:val="Normal"/>
    <w:link w:val="Heading2Char"/>
    <w:uiPriority w:val="99"/>
    <w:qFormat/>
    <w:rsid w:val="006063E9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9"/>
    <w:qFormat/>
    <w:rsid w:val="006063E9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9"/>
    <w:qFormat/>
    <w:rsid w:val="006063E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9"/>
    <w:qFormat/>
    <w:rsid w:val="006063E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9"/>
    <w:qFormat/>
    <w:rsid w:val="006063E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9"/>
    <w:qFormat/>
    <w:rsid w:val="006063E9"/>
    <w:pPr>
      <w:numPr>
        <w:ilvl w:val="6"/>
        <w:numId w:val="1"/>
      </w:numPr>
      <w:spacing w:before="240" w:after="60"/>
      <w:outlineLvl w:val="6"/>
    </w:pPr>
  </w:style>
  <w:style w:type="paragraph" w:styleId="Heading8">
    <w:name w:val="heading 8"/>
    <w:basedOn w:val="Normal"/>
    <w:next w:val="Normal"/>
    <w:link w:val="Heading8Char"/>
    <w:uiPriority w:val="99"/>
    <w:qFormat/>
    <w:rsid w:val="006063E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link w:val="Heading9Char"/>
    <w:uiPriority w:val="99"/>
    <w:qFormat/>
    <w:rsid w:val="006063E9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Заголовок  2-2 Char"/>
    <w:basedOn w:val="DefaultParagraphFont"/>
    <w:link w:val="Heading1"/>
    <w:uiPriority w:val="99"/>
    <w:locked/>
    <w:rsid w:val="00260147"/>
    <w:rPr>
      <w:rFonts w:ascii="Arial" w:hAnsi="Arial" w:cs="Arial"/>
      <w:b/>
      <w:bCs/>
      <w:kern w:val="32"/>
      <w:sz w:val="32"/>
      <w:szCs w:val="32"/>
      <w:lang w:val="ru-RU" w:eastAsia="ru-RU"/>
    </w:rPr>
  </w:style>
  <w:style w:type="character" w:customStyle="1" w:styleId="Heading2Char">
    <w:name w:val="Heading 2 Char"/>
    <w:aliases w:val="Заголовок 15 Char"/>
    <w:basedOn w:val="DefaultParagraphFont"/>
    <w:link w:val="Heading2"/>
    <w:uiPriority w:val="99"/>
    <w:locked/>
    <w:rsid w:val="00260147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260147"/>
    <w:rPr>
      <w:b/>
      <w:bCs/>
      <w:sz w:val="28"/>
      <w:szCs w:val="28"/>
      <w:lang w:val="ru-RU" w:eastAsia="ru-RU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260147"/>
    <w:rPr>
      <w:b/>
      <w:bCs/>
      <w:i/>
      <w:iCs/>
      <w:sz w:val="26"/>
      <w:szCs w:val="26"/>
      <w:lang w:val="ru-RU" w:eastAsia="ru-RU"/>
    </w:rPr>
  </w:style>
  <w:style w:type="character" w:customStyle="1" w:styleId="Heading6Char">
    <w:name w:val="Heading 6 Char"/>
    <w:basedOn w:val="DefaultParagraphFont"/>
    <w:link w:val="Heading6"/>
    <w:uiPriority w:val="99"/>
    <w:semiHidden/>
    <w:locked/>
    <w:rsid w:val="00E33E1D"/>
    <w:rPr>
      <w:rFonts w:ascii="Calibri" w:hAnsi="Calibri" w:cs="Calibri"/>
      <w:b/>
      <w:bCs/>
    </w:rPr>
  </w:style>
  <w:style w:type="character" w:customStyle="1" w:styleId="Heading7Char">
    <w:name w:val="Heading 7 Char"/>
    <w:basedOn w:val="DefaultParagraphFont"/>
    <w:link w:val="Heading7"/>
    <w:uiPriority w:val="99"/>
    <w:semiHidden/>
    <w:locked/>
    <w:rsid w:val="00E33E1D"/>
    <w:rPr>
      <w:rFonts w:ascii="Calibri" w:hAnsi="Calibri" w:cs="Calibr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9"/>
    <w:semiHidden/>
    <w:locked/>
    <w:rsid w:val="00E33E1D"/>
    <w:rPr>
      <w:rFonts w:ascii="Calibri" w:hAnsi="Calibri" w:cs="Calibr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9"/>
    <w:semiHidden/>
    <w:locked/>
    <w:rsid w:val="00E33E1D"/>
    <w:rPr>
      <w:rFonts w:ascii="Cambria" w:hAnsi="Cambria" w:cs="Cambria"/>
    </w:rPr>
  </w:style>
  <w:style w:type="paragraph" w:styleId="BalloonText">
    <w:name w:val="Balloon Text"/>
    <w:basedOn w:val="Normal"/>
    <w:link w:val="BalloonTextChar"/>
    <w:uiPriority w:val="99"/>
    <w:semiHidden/>
    <w:rsid w:val="0026014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paragraph" w:styleId="TOC4">
    <w:name w:val="toc 4"/>
    <w:basedOn w:val="Normal"/>
    <w:next w:val="Normal"/>
    <w:autoRedefine/>
    <w:uiPriority w:val="99"/>
    <w:semiHidden/>
    <w:rsid w:val="00260147"/>
    <w:rPr>
      <w:sz w:val="22"/>
      <w:szCs w:val="22"/>
    </w:rPr>
  </w:style>
  <w:style w:type="table" w:styleId="TableGrid">
    <w:name w:val="Table Grid"/>
    <w:basedOn w:val="TableNormal"/>
    <w:uiPriority w:val="99"/>
    <w:rsid w:val="006063E9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">
    <w:name w:val="Таблица"/>
    <w:basedOn w:val="Normal"/>
    <w:uiPriority w:val="99"/>
    <w:rsid w:val="006063E9"/>
    <w:pPr>
      <w:autoSpaceDE w:val="0"/>
      <w:autoSpaceDN w:val="0"/>
      <w:adjustRightInd w:val="0"/>
      <w:jc w:val="center"/>
    </w:pPr>
    <w:rPr>
      <w:color w:val="000000"/>
      <w:sz w:val="22"/>
      <w:szCs w:val="22"/>
    </w:rPr>
  </w:style>
  <w:style w:type="paragraph" w:customStyle="1" w:styleId="a0">
    <w:name w:val="Стиль Таблица + Синий"/>
    <w:basedOn w:val="a"/>
    <w:uiPriority w:val="99"/>
    <w:rsid w:val="006063E9"/>
    <w:rPr>
      <w:color w:val="0000FF"/>
    </w:rPr>
  </w:style>
  <w:style w:type="paragraph" w:styleId="TOC1">
    <w:name w:val="toc 1"/>
    <w:basedOn w:val="Normal"/>
    <w:next w:val="Normal"/>
    <w:autoRedefine/>
    <w:uiPriority w:val="99"/>
    <w:semiHidden/>
    <w:rsid w:val="00CD6F13"/>
    <w:pPr>
      <w:tabs>
        <w:tab w:val="left" w:pos="450"/>
        <w:tab w:val="right" w:leader="dot" w:pos="14220"/>
      </w:tabs>
      <w:overflowPunct w:val="0"/>
      <w:autoSpaceDE w:val="0"/>
      <w:autoSpaceDN w:val="0"/>
      <w:adjustRightInd w:val="0"/>
      <w:textAlignment w:val="baseline"/>
    </w:pPr>
  </w:style>
  <w:style w:type="paragraph" w:styleId="Header">
    <w:name w:val="header"/>
    <w:basedOn w:val="Normal"/>
    <w:link w:val="HeaderChar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E33E1D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E33E1D"/>
    <w:rPr>
      <w:sz w:val="24"/>
      <w:szCs w:val="24"/>
    </w:rPr>
  </w:style>
  <w:style w:type="character" w:styleId="Hyperlink">
    <w:name w:val="Hyperlink"/>
    <w:basedOn w:val="DefaultParagraphFont"/>
    <w:uiPriority w:val="99"/>
    <w:rsid w:val="00260147"/>
    <w:rPr>
      <w:color w:val="0000FF"/>
      <w:u w:val="single"/>
    </w:rPr>
  </w:style>
  <w:style w:type="paragraph" w:styleId="TOC2">
    <w:name w:val="toc 2"/>
    <w:basedOn w:val="Normal"/>
    <w:next w:val="Normal"/>
    <w:autoRedefine/>
    <w:uiPriority w:val="99"/>
    <w:semiHidden/>
    <w:rsid w:val="00CD6F13"/>
    <w:pPr>
      <w:tabs>
        <w:tab w:val="left" w:pos="660"/>
        <w:tab w:val="right" w:leader="dot" w:pos="14222"/>
      </w:tabs>
      <w:ind w:right="-10"/>
    </w:pPr>
  </w:style>
  <w:style w:type="paragraph" w:styleId="TOC3">
    <w:name w:val="toc 3"/>
    <w:basedOn w:val="Normal"/>
    <w:next w:val="Normal"/>
    <w:autoRedefine/>
    <w:uiPriority w:val="99"/>
    <w:semiHidden/>
    <w:rsid w:val="00260147"/>
  </w:style>
  <w:style w:type="paragraph" w:customStyle="1" w:styleId="paragraphleftindent">
    <w:name w:val="paragraph_left_indent"/>
    <w:basedOn w:val="Normal"/>
    <w:uiPriority w:val="99"/>
    <w:rsid w:val="00260147"/>
    <w:pPr>
      <w:spacing w:after="150"/>
    </w:pPr>
  </w:style>
  <w:style w:type="paragraph" w:styleId="NormalWeb">
    <w:name w:val="Normal (Web)"/>
    <w:basedOn w:val="Normal"/>
    <w:uiPriority w:val="99"/>
    <w:rsid w:val="00260147"/>
    <w:pPr>
      <w:spacing w:before="100" w:beforeAutospacing="1" w:after="100" w:afterAutospacing="1"/>
      <w:jc w:val="both"/>
    </w:pPr>
  </w:style>
  <w:style w:type="character" w:customStyle="1" w:styleId="textbold">
    <w:name w:val="text_bold"/>
    <w:basedOn w:val="DefaultParagraphFont"/>
    <w:uiPriority w:val="99"/>
    <w:rsid w:val="00260147"/>
    <w:rPr>
      <w:rFonts w:ascii="Verdana" w:hAnsi="Verdana" w:cs="Verdana"/>
      <w:b/>
      <w:bCs/>
      <w:color w:val="auto"/>
      <w:sz w:val="18"/>
      <w:szCs w:val="18"/>
      <w:u w:val="none"/>
      <w:effect w:val="none"/>
      <w:shd w:val="clear" w:color="auto" w:fill="auto"/>
    </w:rPr>
  </w:style>
  <w:style w:type="paragraph" w:customStyle="1" w:styleId="FR2">
    <w:name w:val="FR2"/>
    <w:uiPriority w:val="99"/>
    <w:rsid w:val="00260147"/>
    <w:pPr>
      <w:widowControl w:val="0"/>
      <w:autoSpaceDE w:val="0"/>
      <w:autoSpaceDN w:val="0"/>
      <w:spacing w:line="380" w:lineRule="auto"/>
      <w:ind w:left="680" w:firstLine="760"/>
      <w:jc w:val="both"/>
    </w:pPr>
    <w:rPr>
      <w:rFonts w:ascii="Arial" w:hAnsi="Arial" w:cs="Arial"/>
      <w:i/>
      <w:iCs/>
      <w:sz w:val="20"/>
      <w:szCs w:val="20"/>
    </w:rPr>
  </w:style>
  <w:style w:type="paragraph" w:customStyle="1" w:styleId="a1">
    <w:name w:val="Тело ИАК"/>
    <w:basedOn w:val="Normal"/>
    <w:link w:val="a2"/>
    <w:uiPriority w:val="99"/>
    <w:rsid w:val="00260147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2">
    <w:name w:val="Тело ИАК Знак"/>
    <w:basedOn w:val="DefaultParagraphFont"/>
    <w:link w:val="a1"/>
    <w:uiPriority w:val="99"/>
    <w:locked/>
    <w:rsid w:val="00260147"/>
    <w:rPr>
      <w:sz w:val="22"/>
      <w:szCs w:val="22"/>
      <w:lang w:val="ru-RU" w:eastAsia="ru-RU"/>
    </w:rPr>
  </w:style>
  <w:style w:type="paragraph" w:customStyle="1" w:styleId="30">
    <w:name w:val="Заголовок 3го уровня"/>
    <w:basedOn w:val="Normal"/>
    <w:uiPriority w:val="99"/>
    <w:rsid w:val="00260147"/>
    <w:pPr>
      <w:spacing w:line="264" w:lineRule="auto"/>
      <w:jc w:val="center"/>
    </w:pPr>
    <w:rPr>
      <w:sz w:val="22"/>
      <w:szCs w:val="22"/>
    </w:rPr>
  </w:style>
  <w:style w:type="character" w:styleId="PageNumber">
    <w:name w:val="page number"/>
    <w:basedOn w:val="DefaultParagraphFont"/>
    <w:uiPriority w:val="99"/>
    <w:rsid w:val="00260147"/>
  </w:style>
  <w:style w:type="paragraph" w:customStyle="1" w:styleId="114">
    <w:name w:val="Стиль Заголовок 1го уровня + 14 пт"/>
    <w:basedOn w:val="Normal"/>
    <w:link w:val="1140"/>
    <w:uiPriority w:val="99"/>
    <w:rsid w:val="00260147"/>
    <w:pPr>
      <w:keepNext/>
      <w:tabs>
        <w:tab w:val="num" w:pos="643"/>
      </w:tabs>
      <w:spacing w:before="240" w:after="60"/>
      <w:ind w:left="643" w:hanging="360"/>
      <w:outlineLvl w:val="0"/>
    </w:pPr>
    <w:rPr>
      <w:rFonts w:ascii="Arial" w:hAnsi="Arial" w:cs="Arial"/>
      <w:b/>
      <w:bCs/>
      <w:noProof/>
      <w:kern w:val="32"/>
      <w:sz w:val="28"/>
      <w:szCs w:val="28"/>
    </w:rPr>
  </w:style>
  <w:style w:type="character" w:customStyle="1" w:styleId="1140">
    <w:name w:val="Стиль Заголовок 1го уровня + 14 пт Знак"/>
    <w:basedOn w:val="DefaultParagraphFont"/>
    <w:link w:val="114"/>
    <w:uiPriority w:val="99"/>
    <w:locked/>
    <w:rsid w:val="00260147"/>
    <w:rPr>
      <w:rFonts w:ascii="Arial" w:hAnsi="Arial" w:cs="Arial"/>
      <w:b/>
      <w:bCs/>
      <w:noProof/>
      <w:kern w:val="32"/>
      <w:sz w:val="28"/>
      <w:szCs w:val="28"/>
      <w:lang w:val="ru-RU" w:eastAsia="ru-RU"/>
    </w:rPr>
  </w:style>
  <w:style w:type="paragraph" w:customStyle="1" w:styleId="a3">
    <w:name w:val="Знак Знак Знак Знак"/>
    <w:basedOn w:val="Normal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Caption">
    <w:name w:val="caption"/>
    <w:basedOn w:val="Normal"/>
    <w:next w:val="Normal"/>
    <w:uiPriority w:val="99"/>
    <w:qFormat/>
    <w:rsid w:val="00260147"/>
    <w:pPr>
      <w:widowControl w:val="0"/>
      <w:shd w:val="clear" w:color="auto" w:fill="FFFFFF"/>
      <w:autoSpaceDE w:val="0"/>
      <w:autoSpaceDN w:val="0"/>
      <w:adjustRightInd w:val="0"/>
      <w:jc w:val="both"/>
    </w:pPr>
  </w:style>
  <w:style w:type="paragraph" w:styleId="DocumentMap">
    <w:name w:val="Document Map"/>
    <w:basedOn w:val="Normal"/>
    <w:link w:val="DocumentMapChar"/>
    <w:uiPriority w:val="99"/>
    <w:semiHidden/>
    <w:rsid w:val="00260147"/>
    <w:pPr>
      <w:spacing w:after="200" w:line="276" w:lineRule="auto"/>
    </w:pPr>
    <w:rPr>
      <w:rFonts w:ascii="Tahoma" w:hAnsi="Tahoma" w:cs="Tahoma"/>
      <w:sz w:val="16"/>
      <w:szCs w:val="16"/>
      <w:lang w:eastAsia="en-US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paragraph" w:styleId="TOC5">
    <w:name w:val="toc 5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6">
    <w:name w:val="toc 6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7">
    <w:name w:val="toc 7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8">
    <w:name w:val="toc 8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9">
    <w:name w:val="toc 9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customStyle="1" w:styleId="1">
    <w:name w:val="Заголовок1"/>
    <w:basedOn w:val="Heading1"/>
    <w:uiPriority w:val="99"/>
    <w:rsid w:val="00260147"/>
    <w:pPr>
      <w:keepNext w:val="0"/>
      <w:numPr>
        <w:numId w:val="2"/>
      </w:numPr>
      <w:spacing w:before="300" w:after="225"/>
    </w:pPr>
    <w:rPr>
      <w:rFonts w:ascii="Times New Roman" w:hAnsi="Times New Roman" w:cs="Times New Roman"/>
      <w:kern w:val="36"/>
    </w:rPr>
  </w:style>
  <w:style w:type="paragraph" w:customStyle="1" w:styleId="2">
    <w:name w:val="Заголовок2"/>
    <w:basedOn w:val="Heading2"/>
    <w:uiPriority w:val="99"/>
    <w:rsid w:val="00260147"/>
    <w:pPr>
      <w:numPr>
        <w:ilvl w:val="0"/>
        <w:numId w:val="0"/>
      </w:numPr>
    </w:pPr>
    <w:rPr>
      <w:rFonts w:ascii="Times New Roman" w:hAnsi="Times New Roman" w:cs="Times New Roman"/>
      <w:i w:val="0"/>
      <w:iCs w:val="0"/>
    </w:rPr>
  </w:style>
  <w:style w:type="paragraph" w:customStyle="1" w:styleId="3">
    <w:name w:val="Заголовок3"/>
    <w:basedOn w:val="2"/>
    <w:uiPriority w:val="99"/>
    <w:rsid w:val="00260147"/>
    <w:pPr>
      <w:numPr>
        <w:ilvl w:val="2"/>
        <w:numId w:val="2"/>
      </w:numPr>
    </w:pPr>
  </w:style>
  <w:style w:type="character" w:customStyle="1" w:styleId="41">
    <w:name w:val="Знак Знак41"/>
    <w:basedOn w:val="DefaultParagraphFont"/>
    <w:uiPriority w:val="99"/>
    <w:rsid w:val="00260147"/>
    <w:rPr>
      <w:rFonts w:ascii="Arial" w:hAnsi="Arial" w:cs="Arial"/>
      <w:b/>
      <w:bCs/>
      <w:caps/>
      <w:lang w:val="ru-RU" w:eastAsia="ru-RU"/>
    </w:rPr>
  </w:style>
  <w:style w:type="character" w:customStyle="1" w:styleId="TitleChar">
    <w:name w:val="Title Char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BodyText2Char">
    <w:name w:val="Body Text 2 Char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customStyle="1" w:styleId="11">
    <w:name w:val="Знак Знак Знак Знак1"/>
    <w:basedOn w:val="Normal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BodyTextChar">
    <w:name w:val="Body Text Char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5">
    <w:name w:val="Знак Знак5"/>
    <w:basedOn w:val="DefaultParagraphFont"/>
    <w:uiPriority w:val="99"/>
    <w:semiHidden/>
    <w:rsid w:val="00260147"/>
    <w:rPr>
      <w:rFonts w:ascii="Tahoma" w:hAnsi="Tahoma" w:cs="Tahoma"/>
      <w:sz w:val="16"/>
      <w:szCs w:val="16"/>
      <w:lang w:val="ru-RU" w:eastAsia="en-US"/>
    </w:rPr>
  </w:style>
  <w:style w:type="character" w:styleId="FollowedHyperlink">
    <w:name w:val="FollowedHyperlink"/>
    <w:basedOn w:val="DefaultParagraphFont"/>
    <w:uiPriority w:val="99"/>
    <w:rsid w:val="00260147"/>
    <w:rPr>
      <w:color w:val="800080"/>
      <w:u w:val="single"/>
    </w:rPr>
  </w:style>
  <w:style w:type="paragraph" w:styleId="ListParagraph">
    <w:name w:val="List Paragraph"/>
    <w:basedOn w:val="Normal"/>
    <w:uiPriority w:val="99"/>
    <w:qFormat/>
    <w:rsid w:val="00260147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FontStyle73">
    <w:name w:val="Font Style73"/>
    <w:basedOn w:val="DefaultParagraphFont"/>
    <w:uiPriority w:val="99"/>
    <w:rsid w:val="00260147"/>
    <w:rPr>
      <w:rFonts w:ascii="Times New Roman" w:hAnsi="Times New Roman" w:cs="Times New Roman"/>
      <w:sz w:val="16"/>
      <w:szCs w:val="16"/>
    </w:rPr>
  </w:style>
  <w:style w:type="paragraph" w:customStyle="1" w:styleId="Style21">
    <w:name w:val="Style21"/>
    <w:basedOn w:val="Normal"/>
    <w:uiPriority w:val="99"/>
    <w:rsid w:val="00260147"/>
    <w:pPr>
      <w:widowControl w:val="0"/>
      <w:autoSpaceDE w:val="0"/>
      <w:autoSpaceDN w:val="0"/>
      <w:adjustRightInd w:val="0"/>
      <w:jc w:val="both"/>
    </w:pPr>
  </w:style>
  <w:style w:type="paragraph" w:styleId="NoSpacing">
    <w:name w:val="No Spacing"/>
    <w:uiPriority w:val="99"/>
    <w:qFormat/>
    <w:rsid w:val="00260147"/>
    <w:rPr>
      <w:rFonts w:ascii="Calibri" w:hAnsi="Calibri" w:cs="Calibri"/>
      <w:lang w:eastAsia="en-US"/>
    </w:rPr>
  </w:style>
  <w:style w:type="paragraph" w:customStyle="1" w:styleId="Web">
    <w:name w:val="Обычный (Web)"/>
    <w:basedOn w:val="Normal"/>
    <w:uiPriority w:val="99"/>
    <w:rsid w:val="00260147"/>
    <w:pPr>
      <w:spacing w:before="100" w:after="100"/>
    </w:pPr>
    <w:rPr>
      <w:rFonts w:ascii="Calibri" w:hAnsi="Calibri" w:cs="Calibri"/>
      <w:lang w:eastAsia="zh-CN"/>
    </w:rPr>
  </w:style>
  <w:style w:type="character" w:customStyle="1" w:styleId="6">
    <w:name w:val="Знак Знак6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BodyTextIndent3Char">
    <w:name w:val="Body Text Indent 3 Char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2">
    <w:name w:val="Знак Знак42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2">
    <w:name w:val="Знак Знак32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2">
    <w:name w:val="Знак Знак22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7">
    <w:name w:val="Знак Знак7"/>
    <w:basedOn w:val="DefaultParagraphFont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13">
    <w:name w:val="Знак Знак13"/>
    <w:basedOn w:val="DefaultParagraphFont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3">
    <w:name w:val="Знак Знак43"/>
    <w:basedOn w:val="DefaultParagraphFont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3">
    <w:name w:val="Знак Знак33"/>
    <w:basedOn w:val="DefaultParagraphFont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3">
    <w:name w:val="Знак Знак23"/>
    <w:basedOn w:val="DefaultParagraphFont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100">
    <w:name w:val="Знак Знак10"/>
    <w:basedOn w:val="DefaultParagraphFont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9">
    <w:name w:val="Знак Знак9"/>
    <w:basedOn w:val="DefaultParagraphFont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8">
    <w:name w:val="Знак Знак8"/>
    <w:basedOn w:val="DefaultParagraphFont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styleId="Title">
    <w:name w:val="Title"/>
    <w:basedOn w:val="Normal"/>
    <w:link w:val="TitleChar2"/>
    <w:uiPriority w:val="99"/>
    <w:qFormat/>
    <w:rsid w:val="00260147"/>
    <w:pPr>
      <w:jc w:val="center"/>
    </w:pPr>
    <w:rPr>
      <w:rFonts w:ascii="Arial" w:hAnsi="Arial" w:cs="Arial"/>
      <w:b/>
      <w:bCs/>
      <w:caps/>
      <w:sz w:val="18"/>
      <w:szCs w:val="18"/>
    </w:rPr>
  </w:style>
  <w:style w:type="character" w:customStyle="1" w:styleId="TitleChar1">
    <w:name w:val="Title Char1"/>
    <w:basedOn w:val="DefaultParagraphFont"/>
    <w:link w:val="Title"/>
    <w:uiPriority w:val="99"/>
    <w:locked/>
    <w:rsid w:val="00DF0703"/>
    <w:rPr>
      <w:rFonts w:ascii="Cambria" w:hAnsi="Cambria" w:cs="Cambria"/>
      <w:b/>
      <w:bCs/>
      <w:kern w:val="28"/>
      <w:sz w:val="32"/>
      <w:szCs w:val="32"/>
    </w:rPr>
  </w:style>
  <w:style w:type="character" w:customStyle="1" w:styleId="TitleChar2">
    <w:name w:val="Title Char2"/>
    <w:basedOn w:val="DefaultParagraphFont"/>
    <w:link w:val="Title"/>
    <w:uiPriority w:val="99"/>
    <w:locked/>
    <w:rsid w:val="00E33E1D"/>
    <w:rPr>
      <w:rFonts w:ascii="Cambria" w:hAnsi="Cambria" w:cs="Cambria"/>
      <w:b/>
      <w:bCs/>
      <w:kern w:val="28"/>
      <w:sz w:val="32"/>
      <w:szCs w:val="32"/>
    </w:rPr>
  </w:style>
  <w:style w:type="paragraph" w:styleId="BodyText2">
    <w:name w:val="Body Text 2"/>
    <w:basedOn w:val="Normal"/>
    <w:link w:val="BodyText2Char2"/>
    <w:uiPriority w:val="99"/>
    <w:rsid w:val="00260147"/>
    <w:pPr>
      <w:ind w:firstLine="567"/>
      <w:jc w:val="both"/>
    </w:pPr>
    <w:rPr>
      <w:rFonts w:ascii="Arial" w:hAnsi="Arial" w:cs="Arial"/>
      <w:b/>
      <w:bCs/>
      <w:caps/>
      <w:sz w:val="17"/>
      <w:szCs w:val="17"/>
    </w:rPr>
  </w:style>
  <w:style w:type="character" w:customStyle="1" w:styleId="BodyText2Char1">
    <w:name w:val="Body Text 2 Char1"/>
    <w:basedOn w:val="DefaultParagraphFont"/>
    <w:link w:val="BodyText2"/>
    <w:uiPriority w:val="99"/>
    <w:semiHidden/>
    <w:locked/>
    <w:rsid w:val="00DF0703"/>
    <w:rPr>
      <w:sz w:val="24"/>
      <w:szCs w:val="24"/>
    </w:rPr>
  </w:style>
  <w:style w:type="character" w:customStyle="1" w:styleId="BodyText2Char2">
    <w:name w:val="Body Text 2 Char2"/>
    <w:basedOn w:val="DefaultParagraphFont"/>
    <w:link w:val="BodyText2"/>
    <w:uiPriority w:val="99"/>
    <w:semiHidden/>
    <w:locked/>
    <w:rsid w:val="00E33E1D"/>
    <w:rPr>
      <w:sz w:val="24"/>
      <w:szCs w:val="24"/>
    </w:rPr>
  </w:style>
  <w:style w:type="paragraph" w:styleId="BodyTextIndent3">
    <w:name w:val="Body Text Indent 3"/>
    <w:basedOn w:val="Normal"/>
    <w:link w:val="BodyTextIndent3Char2"/>
    <w:uiPriority w:val="99"/>
    <w:rsid w:val="00260147"/>
    <w:pPr>
      <w:ind w:right="-96" w:firstLine="567"/>
      <w:jc w:val="both"/>
    </w:pPr>
    <w:rPr>
      <w:rFonts w:ascii="Tahoma" w:hAnsi="Tahoma" w:cs="Tahoma"/>
      <w:sz w:val="16"/>
      <w:szCs w:val="16"/>
    </w:rPr>
  </w:style>
  <w:style w:type="character" w:customStyle="1" w:styleId="BodyTextIndent3Char1">
    <w:name w:val="Body Text Indent 3 Char1"/>
    <w:basedOn w:val="DefaultParagraphFont"/>
    <w:link w:val="BodyTextIndent3"/>
    <w:uiPriority w:val="99"/>
    <w:semiHidden/>
    <w:locked/>
    <w:rsid w:val="00DF0703"/>
    <w:rPr>
      <w:sz w:val="16"/>
      <w:szCs w:val="16"/>
    </w:rPr>
  </w:style>
  <w:style w:type="character" w:customStyle="1" w:styleId="BodyTextIndent3Char2">
    <w:name w:val="Body Text Indent 3 Char2"/>
    <w:basedOn w:val="DefaultParagraphFont"/>
    <w:link w:val="BodyTextIndent3"/>
    <w:uiPriority w:val="99"/>
    <w:semiHidden/>
    <w:locked/>
    <w:rsid w:val="00E33E1D"/>
    <w:rPr>
      <w:sz w:val="16"/>
      <w:szCs w:val="16"/>
    </w:rPr>
  </w:style>
  <w:style w:type="paragraph" w:styleId="BodyText">
    <w:name w:val="Body Text"/>
    <w:basedOn w:val="Normal"/>
    <w:link w:val="BodyTextChar2"/>
    <w:uiPriority w:val="99"/>
    <w:rsid w:val="00260147"/>
    <w:pPr>
      <w:spacing w:after="120"/>
    </w:pPr>
    <w:rPr>
      <w:rFonts w:ascii="Tahoma" w:hAnsi="Tahoma" w:cs="Tahoma"/>
      <w:sz w:val="16"/>
      <w:szCs w:val="16"/>
      <w:lang w:eastAsia="en-US"/>
    </w:rPr>
  </w:style>
  <w:style w:type="character" w:customStyle="1" w:styleId="BodyTextChar1">
    <w:name w:val="Body Text Char1"/>
    <w:basedOn w:val="DefaultParagraphFont"/>
    <w:link w:val="BodyText"/>
    <w:uiPriority w:val="99"/>
    <w:semiHidden/>
    <w:locked/>
    <w:rsid w:val="00DF0703"/>
    <w:rPr>
      <w:sz w:val="24"/>
      <w:szCs w:val="24"/>
    </w:rPr>
  </w:style>
  <w:style w:type="character" w:customStyle="1" w:styleId="BodyTextChar2">
    <w:name w:val="Body Text Char2"/>
    <w:basedOn w:val="DefaultParagraphFont"/>
    <w:link w:val="BodyText"/>
    <w:uiPriority w:val="99"/>
    <w:semiHidden/>
    <w:locked/>
    <w:rsid w:val="00E33E1D"/>
    <w:rPr>
      <w:sz w:val="24"/>
      <w:szCs w:val="24"/>
    </w:rPr>
  </w:style>
  <w:style w:type="paragraph" w:styleId="BlockText">
    <w:name w:val="Block Text"/>
    <w:basedOn w:val="Normal"/>
    <w:uiPriority w:val="99"/>
    <w:rsid w:val="00260147"/>
    <w:pPr>
      <w:tabs>
        <w:tab w:val="left" w:pos="709"/>
      </w:tabs>
      <w:spacing w:line="360" w:lineRule="auto"/>
      <w:ind w:left="1134" w:right="850" w:hanging="1134"/>
      <w:jc w:val="center"/>
    </w:pPr>
    <w:rPr>
      <w:b/>
      <w:bCs/>
      <w:sz w:val="28"/>
      <w:szCs w:val="28"/>
      <w:lang w:val="en-US"/>
    </w:rPr>
  </w:style>
  <w:style w:type="character" w:customStyle="1" w:styleId="apple-style-span">
    <w:name w:val="apple-style-span"/>
    <w:basedOn w:val="DefaultParagraphFont"/>
    <w:uiPriority w:val="99"/>
    <w:rsid w:val="00260147"/>
  </w:style>
  <w:style w:type="character" w:customStyle="1" w:styleId="trb12">
    <w:name w:val="trb12"/>
    <w:basedOn w:val="DefaultParagraphFont"/>
    <w:uiPriority w:val="99"/>
    <w:rsid w:val="00260147"/>
  </w:style>
  <w:style w:type="paragraph" w:styleId="List2">
    <w:name w:val="List 2"/>
    <w:basedOn w:val="Normal"/>
    <w:uiPriority w:val="99"/>
    <w:rsid w:val="00260147"/>
    <w:pPr>
      <w:overflowPunct w:val="0"/>
      <w:autoSpaceDE w:val="0"/>
      <w:autoSpaceDN w:val="0"/>
      <w:adjustRightInd w:val="0"/>
      <w:ind w:left="566" w:hanging="283"/>
      <w:textAlignment w:val="baseline"/>
    </w:pPr>
    <w:rPr>
      <w:sz w:val="20"/>
      <w:szCs w:val="20"/>
    </w:rPr>
  </w:style>
  <w:style w:type="paragraph" w:customStyle="1" w:styleId="a4">
    <w:name w:val="Знак"/>
    <w:basedOn w:val="Normal"/>
    <w:uiPriority w:val="99"/>
    <w:rsid w:val="004E7B8B"/>
    <w:pPr>
      <w:spacing w:after="160" w:line="240" w:lineRule="exact"/>
    </w:pPr>
    <w:rPr>
      <w:sz w:val="20"/>
      <w:szCs w:val="20"/>
      <w:lang w:val="en-US" w:eastAsia="en-US"/>
    </w:rPr>
  </w:style>
  <w:style w:type="paragraph" w:styleId="TableofFigures">
    <w:name w:val="table of figures"/>
    <w:basedOn w:val="Normal"/>
    <w:next w:val="Normal"/>
    <w:uiPriority w:val="99"/>
    <w:semiHidden/>
    <w:rsid w:val="00FC37BF"/>
  </w:style>
  <w:style w:type="paragraph" w:customStyle="1" w:styleId="10">
    <w:name w:val="Мой заголовок 1"/>
    <w:basedOn w:val="Heading1"/>
    <w:next w:val="Heading1"/>
    <w:autoRedefine/>
    <w:uiPriority w:val="99"/>
    <w:rsid w:val="00C0682E"/>
    <w:pPr>
      <w:numPr>
        <w:numId w:val="21"/>
      </w:numPr>
      <w:jc w:val="center"/>
    </w:pPr>
    <w:rPr>
      <w:rFonts w:ascii="Times New Roman" w:hAnsi="Times New Roman" w:cs="Times New Roman"/>
      <w:b w:val="0"/>
      <w:bCs w:val="0"/>
      <w:sz w:val="22"/>
      <w:szCs w:val="22"/>
    </w:rPr>
  </w:style>
  <w:style w:type="paragraph" w:customStyle="1" w:styleId="20">
    <w:name w:val="Мой заголовок 2"/>
    <w:basedOn w:val="Heading2"/>
    <w:next w:val="Heading2"/>
    <w:autoRedefine/>
    <w:uiPriority w:val="99"/>
    <w:rsid w:val="00C0682E"/>
    <w:pPr>
      <w:tabs>
        <w:tab w:val="clear" w:pos="576"/>
        <w:tab w:val="num" w:pos="720"/>
        <w:tab w:val="num" w:pos="1318"/>
      </w:tabs>
      <w:spacing w:before="120" w:after="0" w:line="480" w:lineRule="auto"/>
      <w:ind w:left="0" w:hanging="288"/>
      <w:jc w:val="center"/>
    </w:pPr>
    <w:rPr>
      <w:rFonts w:ascii="Times New Roman" w:hAnsi="Times New Roman" w:cs="Times New Roman"/>
    </w:rPr>
  </w:style>
  <w:style w:type="paragraph" w:customStyle="1" w:styleId="31">
    <w:name w:val="Мой заголовок 3"/>
    <w:basedOn w:val="Heading3"/>
    <w:next w:val="10"/>
    <w:autoRedefine/>
    <w:uiPriority w:val="99"/>
    <w:rsid w:val="00C0682E"/>
    <w:pPr>
      <w:jc w:val="center"/>
    </w:pPr>
    <w:rPr>
      <w:rFonts w:ascii="Times New Roman" w:hAnsi="Times New Roman" w:cs="Times New Roman"/>
      <w:i/>
      <w:iCs/>
      <w:sz w:val="28"/>
      <w:szCs w:val="28"/>
    </w:rPr>
  </w:style>
  <w:style w:type="character" w:styleId="HTMLCode">
    <w:name w:val="HTML Code"/>
    <w:basedOn w:val="DefaultParagraphFont"/>
    <w:uiPriority w:val="99"/>
    <w:rsid w:val="00041002"/>
    <w:rPr>
      <w:rFonts w:ascii="Courier New" w:hAnsi="Courier New" w:cs="Courier New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yperlink" Target="http://www.i-exam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nii.mko@gmail.com" TargetMode="External"/><Relationship Type="http://schemas.openxmlformats.org/officeDocument/2006/relationships/image" Id="rId14" Target="/word/media/range_by_years205.png"/><Relationship Type="http://schemas.openxmlformats.org/officeDocument/2006/relationships/image" Id="rId15" Target="/word/media/hist_year_205_2016.png"/><Relationship Type="http://schemas.openxmlformats.org/officeDocument/2006/relationships/image" Id="rId16" Target="/word/media/hist_year_205_2017.png"/><Relationship Type="http://schemas.openxmlformats.org/officeDocument/2006/relationships/image" Id="rId17" Target="/word/media/hist_year_205_2018.png"/><Relationship Type="http://schemas.openxmlformats.org/officeDocument/2006/relationships/image" Id="rId18" Target="/word/media/pic_hist_all_years_205.png"/><Relationship Type="http://schemas.openxmlformats.org/officeDocument/2006/relationships/image" Id="rId19" Target="/word/media/map_rates_20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2695</TotalTime>
  <Pages>11</Pages>
  <Words>1273</Words>
  <Characters>7262</Characters>
  <Application>Microsoft Office Outlook</Application>
  <DocSecurity>0</DocSecurity>
  <Lines>0</Lines>
  <Paragraphs>0</Paragraphs>
  <ScaleCrop>false</ScaleCrop>
  <Company>niimko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Мониторинг результатов диагностического тестирования</dc:title>
  <dc:subject/>
  <dc:creator>User</dc:creator>
  <cp:keywords/>
  <dc:description/>
  <cp:lastModifiedBy>User</cp:lastModifiedBy>
  <cp:revision>86</cp:revision>
  <dcterms:created xsi:type="dcterms:W3CDTF">2013-09-05T07:15:00Z</dcterms:created>
  <dcterms:modified xsi:type="dcterms:W3CDTF">2017-09-22T11:42:00Z</dcterms:modified>
</cp:coreProperties>
</file>