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  <Default ContentType="image/png" Extension="png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2407D" w:rsidRPr="000E1191" w:rsidRDefault="00F2407D" w:rsidP="00B377BE">
      <w:pPr>
        <w:jc w:val="center"/>
        <w:rPr>
          <w:sz w:val="40"/>
          <w:szCs w:val="40"/>
          <w:highlight w:val="yellow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-90pt;margin-top:-36pt;width:13in;height:668.55pt;z-index:-251658752">
            <v:imagedata r:id="rId7" o:title=""/>
          </v:shape>
        </w:pict>
      </w:r>
    </w:p>
    <w:p w:rsidR="00F2407D" w:rsidRPr="000E1191" w:rsidRDefault="00F2407D" w:rsidP="00B377BE">
      <w:pPr>
        <w:jc w:val="center"/>
        <w:rPr>
          <w:sz w:val="40"/>
          <w:szCs w:val="40"/>
          <w:highlight w:val="yellow"/>
        </w:rPr>
      </w:pPr>
    </w:p>
    <w:p w:rsidR="00F2407D" w:rsidRPr="000E1191" w:rsidRDefault="00F2407D" w:rsidP="00B377BE">
      <w:pPr>
        <w:jc w:val="center"/>
        <w:rPr>
          <w:sz w:val="40"/>
          <w:szCs w:val="40"/>
          <w:highlight w:val="yellow"/>
        </w:rPr>
      </w:pPr>
    </w:p>
    <w:p w:rsidR="00F2407D" w:rsidRPr="000E1191" w:rsidRDefault="00F2407D" w:rsidP="00B377BE">
      <w:pPr>
        <w:jc w:val="center"/>
        <w:rPr>
          <w:sz w:val="40"/>
          <w:szCs w:val="40"/>
          <w:highlight w:val="yellow"/>
        </w:rPr>
      </w:pPr>
    </w:p>
    <w:p w:rsidR="00F2407D" w:rsidRPr="000E1191" w:rsidRDefault="00F2407D" w:rsidP="00B377BE">
      <w:pPr>
        <w:jc w:val="center"/>
        <w:rPr>
          <w:sz w:val="40"/>
          <w:szCs w:val="40"/>
          <w:highlight w:val="yellow"/>
        </w:rPr>
      </w:pPr>
    </w:p>
    <w:p w:rsidR="00F2407D" w:rsidRPr="000E1191" w:rsidRDefault="00F2407D" w:rsidP="00B377BE">
      <w:pPr>
        <w:jc w:val="center"/>
        <w:rPr>
          <w:sz w:val="40"/>
          <w:szCs w:val="40"/>
          <w:highlight w:val="yellow"/>
        </w:rPr>
      </w:pPr>
    </w:p>
    <w:p w:rsidR="00F2407D" w:rsidRPr="009F0279" w:rsidRDefault="00F2407D" w:rsidP="00B377BE">
      <w:pPr>
        <w:jc w:val="center"/>
        <w:rPr>
          <w:sz w:val="40"/>
          <w:szCs w:val="40"/>
          <w:highlight w:val="yellow"/>
        </w:rPr>
      </w:pPr>
    </w:p>
    <w:p w:rsidR="00F2407D" w:rsidRPr="009F0279" w:rsidRDefault="00F2407D" w:rsidP="00B377BE">
      <w:pPr>
        <w:jc w:val="center"/>
        <w:rPr>
          <w:sz w:val="40"/>
          <w:szCs w:val="40"/>
          <w:highlight w:val="yellow"/>
        </w:rPr>
      </w:pPr>
    </w:p>
    <w:p w:rsidR="00F2407D" w:rsidRPr="006962DB" w:rsidRDefault="00F2407D" w:rsidP="00B377BE">
      <w:pPr>
        <w:jc w:val="center"/>
        <w:rPr>
          <w:b/>
          <w:bCs/>
          <w:sz w:val="48"/>
          <w:szCs w:val="48"/>
        </w:rPr>
      </w:pPr>
      <w:r w:rsidRPr="000E1191">
        <w:rPr>
          <w:b/>
          <w:bCs/>
          <w:sz w:val="48"/>
          <w:szCs w:val="48"/>
        </w:rPr>
        <w:t xml:space="preserve">Мониторинг результатов диагностического тестирования</w:t>
      </w:r>
      <w:r w:rsidRPr="000E1191">
        <w:rPr>
          <w:b/>
          <w:bCs/>
          <w:sz w:val="48"/>
          <w:szCs w:val="48"/>
        </w:rPr>
        <w:br/>
      </w:r>
      <w:r>
        <w:rPr>
          <w:b/>
          <w:bCs/>
          <w:noProof/>
          <w:sz w:val="48"/>
          <w:szCs w:val="48"/>
        </w:rPr>
        <w:t xml:space="preserve">2016-2018</w:t>
      </w:r>
      <w:r w:rsidRPr="000E1191">
        <w:rPr>
          <w:b/>
          <w:bCs/>
          <w:sz w:val="48"/>
          <w:szCs w:val="48"/>
        </w:rPr>
        <w:t xml:space="preserve"> гг.</w:t>
      </w:r>
    </w:p>
    <w:p w:rsidR="00F2407D" w:rsidRPr="006962DB" w:rsidRDefault="00F2407D" w:rsidP="00B377BE">
      <w:pPr>
        <w:jc w:val="center"/>
        <w:rPr>
          <w:b/>
          <w:bCs/>
        </w:rPr>
      </w:pPr>
    </w:p>
    <w:p w:rsidR="00F2407D" w:rsidRPr="00BD3327" w:rsidRDefault="00F2407D" w:rsidP="00B377BE">
      <w:pPr>
        <w:jc w:val="center"/>
        <w:rPr>
          <w:b/>
          <w:bCs/>
          <w:sz w:val="48"/>
          <w:szCs w:val="48"/>
        </w:rPr>
      </w:pPr>
      <w:r w:rsidRPr="000E1191">
        <w:rPr>
          <w:b/>
          <w:bCs/>
          <w:sz w:val="48"/>
          <w:szCs w:val="48"/>
        </w:rPr>
        <w:t xml:space="preserve">Дисциплина «</w:t>
      </w:r>
      <w:r>
        <w:rPr>
          <w:b/>
          <w:bCs/>
          <w:noProof/>
          <w:sz w:val="48"/>
          <w:szCs w:val="48"/>
        </w:rPr>
        <w:t xml:space="preserve">Математика</w:t>
      </w:r>
      <w:r w:rsidRPr="000E1191">
        <w:rPr>
          <w:b/>
          <w:bCs/>
          <w:sz w:val="48"/>
          <w:szCs w:val="48"/>
        </w:rPr>
        <w:t xml:space="preserve">»</w:t>
      </w:r>
    </w:p>
    <w:p w:rsidR="00F2407D" w:rsidRPr="00BD3327" w:rsidRDefault="00F2407D" w:rsidP="00B377BE">
      <w:pPr>
        <w:jc w:val="center"/>
        <w:rPr>
          <w:b/>
          <w:bCs/>
        </w:rPr>
      </w:pPr>
    </w:p>
    <w:p w:rsidR="00F2407D" w:rsidRPr="006C74FA" w:rsidRDefault="00F2407D" w:rsidP="006C74FA">
      <w:pPr>
        <w:jc w:val="center"/>
        <w:rPr>
          <w:b/>
          <w:bCs/>
          <w:sz w:val="36"/>
          <w:szCs w:val="36"/>
        </w:rPr>
      </w:pPr>
      <w:r w:rsidRPr="006C74FA">
        <w:rPr>
          <w:b/>
          <w:bCs/>
          <w:sz w:val="36"/>
          <w:szCs w:val="36"/>
        </w:rPr>
        <w:t xml:space="preserve">среднее общее образование</w:t>
      </w:r>
    </w:p>
    <w:p w:rsidR="00F2407D" w:rsidRPr="006C74FA" w:rsidRDefault="00F2407D" w:rsidP="006C74FA">
      <w:pPr>
        <w:jc w:val="center"/>
        <w:rPr>
          <w:b/>
          <w:bCs/>
          <w:sz w:val="36"/>
          <w:szCs w:val="36"/>
        </w:rPr>
      </w:pPr>
      <w:r w:rsidRPr="006C74FA">
        <w:rPr>
          <w:b/>
          <w:bCs/>
          <w:sz w:val="36"/>
          <w:szCs w:val="36"/>
        </w:rPr>
        <w:t xml:space="preserve">(на базе 11 классов)</w:t>
      </w:r>
    </w:p>
    <w:p w:rsidR="00F2407D" w:rsidRDefault="00F2407D" w:rsidP="001354A2">
      <w:pPr>
        <w:jc w:val="center"/>
      </w:pPr>
      <w:r>
        <w:br w:type="page"/>
      </w:r>
    </w:p>
    <w:p w:rsidR="00F2407D" w:rsidRPr="000E1191" w:rsidRDefault="00F2407D" w:rsidP="00BD3327">
      <w:pPr>
        <w:jc w:val="center"/>
        <w:rPr>
          <w:b/>
          <w:bCs/>
          <w:sz w:val="36"/>
          <w:szCs w:val="36"/>
        </w:rPr>
      </w:pPr>
      <w:r w:rsidRPr="000E1191">
        <w:rPr>
          <w:b/>
          <w:bCs/>
          <w:sz w:val="36"/>
          <w:szCs w:val="36"/>
        </w:rPr>
        <w:t xml:space="preserve">Содержание</w:t>
      </w:r>
    </w:p>
    <w:p w:rsidR="00F2407D" w:rsidRPr="000E1191" w:rsidRDefault="00F2407D" w:rsidP="00A76748">
      <w:pPr>
        <w:jc w:val="center"/>
        <w:rPr>
          <w:b/>
          <w:bCs/>
          <w:sz w:val="36"/>
          <w:szCs w:val="36"/>
          <w:highlight w:val="yellow"/>
        </w:rPr>
      </w:pPr>
      <w:r>
        <w:rPr>
          <w:noProof/>
        </w:rPr>
        <w:pict>
          <v:shape id="_x0000_s1028" type="#_x0000_t75" style="position:absolute;left:0;text-align:left;margin-left:36pt;margin-top:-695.7pt;width:668.25pt;height:477.75pt;z-index:-251659776">
            <v:imagedata r:id="rId7" o:title=""/>
          </v:shape>
        </w:pict>
      </w:r>
    </w:p>
    <w:p w:rsidR="00F2407D" w:rsidRPr="000E1191" w:rsidRDefault="00F2407D" w:rsidP="00A76748">
      <w:pPr>
        <w:jc w:val="center"/>
        <w:rPr>
          <w:b/>
          <w:bCs/>
          <w:sz w:val="36"/>
          <w:szCs w:val="36"/>
          <w:highlight w:val="yellow"/>
        </w:rPr>
      </w:pPr>
    </w:p>
    <w:p w:rsidR="00F2407D" w:rsidRPr="00EE3DEC" w:rsidRDefault="00F2407D">
      <w:pPr>
        <w:rPr>
          <w:i/>
          <w:iCs/>
        </w:rPr>
      </w:pPr>
      <w:r w:rsidRPr="00EE3DEC">
        <w:rPr>
          <w:i/>
          <w:iCs/>
        </w:rPr>
        <w:fldChar w:fldCharType="begin"/>
      </w:r>
      <w:r w:rsidRPr="00EE3DEC">
        <w:rPr>
          <w:i/>
          <w:iCs/>
        </w:rPr>
        <w:instrText xml:space="preserve"> TOC \o "1-3" \h \z \u </w:instrText>
      </w:r>
      <w:r w:rsidRPr="00EE3DEC">
        <w:rPr>
          <w:i/>
          <w:iCs/>
        </w:rPr>
        <w:fldChar w:fldCharType="separate"/>
      </w:r>
      <w:r w:rsidRPr="00EE3DEC">
        <w:rPr>
          <w:i/>
          <w:iCs/>
        </w:rPr>
        <w:t xml:space="preserve">Для обновления содержания нажмите на слове</w:t>
      </w:r>
      <w:r w:rsidRPr="009A2597">
        <w:rPr>
          <w:i/>
          <w:iCs/>
        </w:rPr>
        <w:t xml:space="preserve"> </w:t>
      </w:r>
      <w:r w:rsidRPr="00EE3DEC">
        <w:rPr>
          <w:b/>
          <w:bCs/>
          <w:i/>
          <w:iCs/>
          <w:u w:val="single"/>
        </w:rPr>
        <w:t xml:space="preserve">здесь</w:t>
      </w:r>
      <w:r w:rsidRPr="00EE3DEC">
        <w:rPr>
          <w:i/>
          <w:iCs/>
        </w:rPr>
        <w:t xml:space="preserve"> правой кнопкой мыши и выберите пункт меню "Обновить поле"</w:t>
      </w:r>
      <w:r w:rsidRPr="00EE3DEC">
        <w:rPr>
          <w:i/>
          <w:iCs/>
        </w:rPr>
        <w:fldChar w:fldCharType="end"/>
      </w:r>
    </w:p>
    <w:p w:rsidR="00F2407D" w:rsidRPr="000E1191" w:rsidRDefault="00F2407D" w:rsidP="00261730">
      <w:pPr>
        <w:pStyle w:val="Heading1"/>
      </w:pPr>
      <w:r>
        <w:br w:type="page"/>
      </w:r>
      <w:r w:rsidRPr="000E1191">
        <w:t xml:space="preserve">Количественные показатели участия в диагностич</w:t>
      </w:r>
      <w:r>
        <w:t xml:space="preserve">еском тестировании студентов</w:t>
      </w:r>
      <w:r>
        <w:br/>
        <w:t xml:space="preserve"> ОО</w:t>
      </w:r>
      <w:r w:rsidRPr="000E1191">
        <w:t xml:space="preserve"> «</w:t>
      </w:r>
      <w:r>
        <w:rPr>
          <w:noProof/>
        </w:rPr>
        <w:t xml:space="preserve">Нижнекамский химико-технологический институт (филиал) Казанского национального исследовательского технологического университета</w:t>
      </w:r>
      <w:r w:rsidRPr="000E1191">
        <w:t xml:space="preserve">»</w:t>
      </w:r>
    </w:p>
    <w:p w:rsidR="00F2407D" w:rsidRPr="000E1191" w:rsidRDefault="00F2407D" w:rsidP="00836E48">
      <w:pPr>
        <w:autoSpaceDE w:val="0"/>
        <w:autoSpaceDN w:val="0"/>
        <w:adjustRightInd w:val="0"/>
        <w:rPr>
          <w:sz w:val="20"/>
          <w:szCs w:val="20"/>
        </w:rPr>
      </w:pPr>
    </w:p>
    <w:p w:rsidR="00F2407D" w:rsidRPr="000E1191" w:rsidRDefault="00F2407D" w:rsidP="00914045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 xml:space="preserve">Сводная таблица участия О</w:t>
      </w:r>
      <w:r>
        <w:rPr>
          <w:b/>
          <w:bCs/>
          <w:sz w:val="28"/>
          <w:szCs w:val="28"/>
        </w:rPr>
        <w:t xml:space="preserve">О</w:t>
      </w:r>
      <w:r w:rsidRPr="000E1191">
        <w:rPr>
          <w:b/>
          <w:bCs/>
          <w:sz w:val="28"/>
          <w:szCs w:val="28"/>
        </w:rPr>
        <w:t xml:space="preserve"> в диагностическом тестировании </w:t>
      </w:r>
    </w:p>
    <w:p w:rsidR="00F2407D" w:rsidRPr="000E1191" w:rsidRDefault="00F2407D" w:rsidP="00836E48">
      <w:pPr>
        <w:autoSpaceDE w:val="0"/>
        <w:autoSpaceDN w:val="0"/>
        <w:adjustRightInd w:val="0"/>
        <w:rPr>
          <w:sz w:val="20"/>
          <w:szCs w:val="20"/>
        </w:rPr>
      </w:pPr>
    </w:p>
    <w:tbl>
      <w:tblPr>
        <w:tblW w:w="1330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824"/>
        <w:gridCol w:w="3229"/>
        <w:gridCol w:w="3085"/>
        <w:gridCol w:w="3084"/>
        <w:gridCol w:w="3085"/>
      </w:tblGrid>
      <w:tr w:rsidR="00F2407D" w:rsidRPr="00AF2841">
        <w:trPr>
          <w:trHeight w:val="262"/>
          <w:jc w:val="center"/>
        </w:trPr>
        <w:tc>
          <w:tcPr>
            <w:tcW w:w="824" w:type="dxa"/>
            <w:vMerge w:val="restart"/>
            <w:vAlign w:val="center"/>
          </w:tcPr>
          <w:p w:rsidR="00F2407D" w:rsidRPr="00AF2841" w:rsidRDefault="00F2407D" w:rsidP="00AF2841">
            <w:pPr>
              <w:jc w:val="center"/>
            </w:pPr>
            <w:r w:rsidRPr="00AF2841">
              <w:t xml:space="preserve">№</w:t>
            </w:r>
          </w:p>
        </w:tc>
        <w:tc>
          <w:tcPr>
            <w:tcW w:w="3229" w:type="dxa"/>
            <w:vMerge w:val="restart"/>
            <w:vAlign w:val="center"/>
          </w:tcPr>
          <w:p w:rsidR="00F2407D" w:rsidRPr="00AF2841" w:rsidRDefault="00F2407D" w:rsidP="00AF2841">
            <w:pPr>
              <w:jc w:val="center"/>
            </w:pPr>
            <w:r w:rsidRPr="00AF2841">
              <w:t xml:space="preserve">Дисциплина</w:t>
            </w:r>
          </w:p>
        </w:tc>
        <w:tc>
          <w:tcPr>
            <w:tcW w:w="9254" w:type="dxa"/>
            <w:gridSpan w:val="3"/>
            <w:vAlign w:val="center"/>
          </w:tcPr>
          <w:p w:rsidR="00F2407D" w:rsidRPr="00AF2841" w:rsidRDefault="00F2407D" w:rsidP="00AF2841">
            <w:pPr>
              <w:jc w:val="center"/>
            </w:pPr>
            <w:r w:rsidRPr="00AF2841">
              <w:t xml:space="preserve">Количество сеансов тестирования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Merge/>
            <w:vAlign w:val="center"/>
          </w:tcPr>
          <w:p w:rsidR="00F2407D" w:rsidRPr="00AF2841" w:rsidRDefault="00F2407D" w:rsidP="00AF2841">
            <w:pPr>
              <w:jc w:val="center"/>
            </w:pPr>
          </w:p>
        </w:tc>
        <w:tc>
          <w:tcPr>
            <w:tcW w:w="3229" w:type="dxa"/>
            <w:vMerge/>
            <w:vAlign w:val="center"/>
          </w:tcPr>
          <w:p w:rsidR="00F2407D" w:rsidRPr="00AF2841" w:rsidRDefault="00F2407D" w:rsidP="00AF2841">
            <w:pPr>
              <w:jc w:val="center"/>
            </w:pP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2016</w:t>
            </w:r>
            <w:r w:rsidRPr="00AF2841">
              <w:t xml:space="preserve"> г.</w:t>
            </w:r>
          </w:p>
        </w:tc>
        <w:tc>
          <w:tcPr>
            <w:tcW w:w="308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2017</w:t>
            </w:r>
            <w:r w:rsidRPr="00AF2841">
              <w:t xml:space="preserve"> г.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2018</w:t>
            </w:r>
            <w:r w:rsidRPr="00AF2841">
              <w:t xml:space="preserve"> г.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1</w:t>
            </w:r>
          </w:p>
        </w:tc>
        <w:tc>
          <w:tcPr>
            <w:tcW w:w="3229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Английский язык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102</w:t>
            </w:r>
          </w:p>
        </w:tc>
        <w:tc>
          <w:tcPr>
            <w:tcW w:w="308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70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66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2</w:t>
            </w:r>
          </w:p>
        </w:tc>
        <w:tc>
          <w:tcPr>
            <w:tcW w:w="3229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Биология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4</w:t>
            </w:r>
          </w:p>
        </w:tc>
        <w:tc>
          <w:tcPr>
            <w:tcW w:w="308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5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9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3</w:t>
            </w:r>
          </w:p>
        </w:tc>
        <w:tc>
          <w:tcPr>
            <w:tcW w:w="3229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Информатика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81</w:t>
            </w:r>
          </w:p>
        </w:tc>
        <w:tc>
          <w:tcPr>
            <w:tcW w:w="308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61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57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4</w:t>
            </w:r>
          </w:p>
        </w:tc>
        <w:tc>
          <w:tcPr>
            <w:tcW w:w="3229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История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104</w:t>
            </w:r>
          </w:p>
        </w:tc>
        <w:tc>
          <w:tcPr>
            <w:tcW w:w="308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59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69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Align w:val="center"/>
          </w:tcPr>
          <w:p w:rsidR="00F2407D" w:rsidRPr="00374958" w:rsidRDefault="00F2407D" w:rsidP="00AF284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5</w:t>
            </w:r>
          </w:p>
        </w:tc>
        <w:tc>
          <w:tcPr>
            <w:tcW w:w="3229" w:type="dxa"/>
            <w:vAlign w:val="center"/>
          </w:tcPr>
          <w:p w:rsidR="00F2407D" w:rsidRPr="00374958" w:rsidRDefault="00F2407D" w:rsidP="00AF284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Математика</w:t>
            </w:r>
          </w:p>
        </w:tc>
        <w:tc>
          <w:tcPr>
            <w:tcW w:w="3085" w:type="dxa"/>
            <w:vAlign w:val="center"/>
          </w:tcPr>
          <w:p w:rsidR="00F2407D" w:rsidRPr="00374958" w:rsidRDefault="00F2407D" w:rsidP="00AF284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109</w:t>
            </w:r>
          </w:p>
        </w:tc>
        <w:tc>
          <w:tcPr>
            <w:tcW w:w="3084" w:type="dxa"/>
            <w:vAlign w:val="center"/>
          </w:tcPr>
          <w:p w:rsidR="00F2407D" w:rsidRPr="00374958" w:rsidRDefault="00F2407D" w:rsidP="00AF284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73</w:t>
            </w:r>
          </w:p>
        </w:tc>
        <w:tc>
          <w:tcPr>
            <w:tcW w:w="3085" w:type="dxa"/>
            <w:vAlign w:val="center"/>
          </w:tcPr>
          <w:p w:rsidR="00F2407D" w:rsidRPr="00374958" w:rsidRDefault="00F2407D" w:rsidP="00AF284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64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6</w:t>
            </w:r>
          </w:p>
        </w:tc>
        <w:tc>
          <w:tcPr>
            <w:tcW w:w="3229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Обществознание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1</w:t>
            </w:r>
          </w:p>
        </w:tc>
        <w:tc>
          <w:tcPr>
            <w:tcW w:w="308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-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-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7</w:t>
            </w:r>
          </w:p>
        </w:tc>
        <w:tc>
          <w:tcPr>
            <w:tcW w:w="3229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Русский язык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83</w:t>
            </w:r>
          </w:p>
        </w:tc>
        <w:tc>
          <w:tcPr>
            <w:tcW w:w="308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68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55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8</w:t>
            </w:r>
          </w:p>
        </w:tc>
        <w:tc>
          <w:tcPr>
            <w:tcW w:w="3229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Физика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90</w:t>
            </w:r>
          </w:p>
        </w:tc>
        <w:tc>
          <w:tcPr>
            <w:tcW w:w="308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52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68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9</w:t>
            </w:r>
          </w:p>
        </w:tc>
        <w:tc>
          <w:tcPr>
            <w:tcW w:w="3229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Химия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65</w:t>
            </w:r>
          </w:p>
        </w:tc>
        <w:tc>
          <w:tcPr>
            <w:tcW w:w="308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47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46</w:t>
            </w:r>
          </w:p>
        </w:tc>
      </w:tr>
      <w:tr w:rsidR="00F2407D" w:rsidRPr="00AF284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85"/>
          <w:jc w:val="center"/>
        </w:trPr>
        <w:tc>
          <w:tcPr>
            <w:tcW w:w="4053" w:type="dxa"/>
            <w:gridSpan w:val="2"/>
            <w:vAlign w:val="center"/>
          </w:tcPr>
          <w:p w:rsidR="00F2407D" w:rsidRPr="00374958" w:rsidRDefault="00F2407D" w:rsidP="00AF2841">
            <w:pPr>
              <w:jc w:val="center"/>
              <w:rPr>
                <w:b/>
                <w:bCs/>
              </w:rPr>
            </w:pPr>
            <w:r w:rsidRPr="00374958">
              <w:rPr>
                <w:b/>
                <w:bCs/>
              </w:rPr>
              <w:t xml:space="preserve">Всего</w:t>
            </w:r>
          </w:p>
        </w:tc>
        <w:tc>
          <w:tcPr>
            <w:tcW w:w="3085" w:type="dxa"/>
            <w:vAlign w:val="center"/>
          </w:tcPr>
          <w:p w:rsidR="00F2407D" w:rsidRPr="00374958" w:rsidRDefault="00F2407D" w:rsidP="00AF284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639</w:t>
            </w:r>
          </w:p>
        </w:tc>
        <w:tc>
          <w:tcPr>
            <w:tcW w:w="3084" w:type="dxa"/>
            <w:vAlign w:val="center"/>
          </w:tcPr>
          <w:p w:rsidR="00F2407D" w:rsidRPr="00374958" w:rsidRDefault="00F2407D" w:rsidP="00AF284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435</w:t>
            </w:r>
          </w:p>
        </w:tc>
        <w:tc>
          <w:tcPr>
            <w:tcW w:w="3085" w:type="dxa"/>
            <w:vAlign w:val="center"/>
          </w:tcPr>
          <w:p w:rsidR="00F2407D" w:rsidRPr="00374958" w:rsidRDefault="00F2407D" w:rsidP="00AF284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434</w:t>
            </w:r>
          </w:p>
        </w:tc>
      </w:tr>
    </w:tbl>
    <w:tbl/>
    <w:tbl/>
    <w:p w:rsidR="00F2407D" w:rsidRPr="000E1191" w:rsidRDefault="00F2407D" w:rsidP="00BA0466">
      <w:pPr>
        <w:rPr>
          <w:lang w:val="en-US"/>
        </w:rPr>
      </w:pPr>
      <w:r w:rsidRPr="000E1191">
        <w:rPr>
          <w:lang w:val="en-US"/>
        </w:rPr>
        <w:br w:type="page"/>
      </w:r>
    </w:p>
    <w:p w:rsidR="00F2407D" w:rsidRPr="000E1191" w:rsidRDefault="00F2407D" w:rsidP="00476C5D">
      <w:pPr>
        <w:pStyle w:val="Heading1"/>
      </w:pPr>
      <w:r w:rsidRPr="000E1191">
        <w:t xml:space="preserve">Результаты диагностического тестирования</w:t>
      </w:r>
      <w:r w:rsidRPr="000E1191">
        <w:t xml:space="preserve"> по дисциплине «</w:t>
      </w:r>
      <w:r>
        <w:rPr>
          <w:noProof/>
        </w:rPr>
        <w:t xml:space="preserve">Математика</w:t>
      </w:r>
      <w:r w:rsidRPr="000E1191">
        <w:t xml:space="preserve">»</w:t>
      </w:r>
    </w:p>
    <w:p w:rsidR="00F2407D" w:rsidRPr="000E1191" w:rsidRDefault="00F2407D" w:rsidP="006B47F1"/>
    <w:p w:rsidR="00F2407D" w:rsidRPr="000E1191" w:rsidRDefault="00F2407D" w:rsidP="00D14998">
      <w:pPr>
        <w:pStyle w:val="Heading2"/>
        <w:rPr>
          <w:i w:val="0"/>
          <w:iCs w:val="0"/>
        </w:rPr>
      </w:pPr>
      <w:r w:rsidRPr="000E1191">
        <w:rPr>
          <w:i w:val="0"/>
          <w:iCs w:val="0"/>
        </w:rPr>
        <w:t xml:space="preserve">Количественные показатели участия в диагностическом тестировании студентов О</w:t>
      </w:r>
      <w:r>
        <w:rPr>
          <w:i w:val="0"/>
          <w:iCs w:val="0"/>
        </w:rPr>
        <w:t xml:space="preserve">О</w:t>
      </w:r>
      <w:r w:rsidRPr="000E1191">
        <w:rPr>
          <w:i w:val="0"/>
          <w:iCs w:val="0"/>
        </w:rPr>
        <w:t xml:space="preserve"> по дисциплине «</w:t>
      </w:r>
      <w:r>
        <w:rPr>
          <w:i w:val="0"/>
          <w:iCs w:val="0"/>
          <w:noProof/>
        </w:rPr>
        <w:t xml:space="preserve">Математика</w:t>
      </w:r>
      <w:r w:rsidRPr="000E1191">
        <w:rPr>
          <w:i w:val="0"/>
          <w:iCs w:val="0"/>
        </w:rPr>
        <w:t xml:space="preserve">»</w:t>
      </w:r>
    </w:p>
    <w:p w:rsidR="00F2407D" w:rsidRPr="000E1191" w:rsidRDefault="00F2407D" w:rsidP="006063E9">
      <w:pPr>
        <w:jc w:val="center"/>
        <w:rPr>
          <w:sz w:val="28"/>
          <w:szCs w:val="28"/>
        </w:rPr>
      </w:pPr>
    </w:p>
    <w:p w:rsidR="00F2407D" w:rsidRPr="000E1191" w:rsidRDefault="00F2407D" w:rsidP="003C337D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 xml:space="preserve">Динамика количества </w:t>
      </w:r>
      <w:r>
        <w:rPr>
          <w:b/>
          <w:bCs/>
          <w:sz w:val="28"/>
          <w:szCs w:val="28"/>
        </w:rPr>
        <w:t xml:space="preserve">сеансов </w:t>
      </w:r>
      <w:r w:rsidRPr="000E1191">
        <w:rPr>
          <w:b/>
          <w:bCs/>
          <w:sz w:val="28"/>
          <w:szCs w:val="28"/>
        </w:rPr>
        <w:t xml:space="preserve">тестирования студентов О</w:t>
      </w:r>
      <w:r>
        <w:rPr>
          <w:b/>
          <w:bCs/>
          <w:sz w:val="28"/>
          <w:szCs w:val="28"/>
        </w:rPr>
        <w:t xml:space="preserve">О</w:t>
      </w:r>
      <w:r w:rsidRPr="000E1191">
        <w:rPr>
          <w:b/>
          <w:bCs/>
          <w:sz w:val="28"/>
          <w:szCs w:val="28"/>
        </w:rPr>
        <w:t xml:space="preserve"> </w:t>
      </w:r>
    </w:p>
    <w:p w:rsidR="00F2407D" w:rsidRPr="000E1191" w:rsidRDefault="00F2407D" w:rsidP="003C337D">
      <w:pPr>
        <w:jc w:val="center"/>
        <w:rPr>
          <w:b/>
          <w:bCs/>
          <w:sz w:val="28"/>
          <w:szCs w:val="28"/>
          <w:lang w:val="en-US"/>
        </w:rPr>
      </w:pPr>
      <w:r w:rsidRPr="000E1191">
        <w:rPr>
          <w:b/>
          <w:bCs/>
          <w:sz w:val="28"/>
          <w:szCs w:val="28"/>
        </w:rPr>
        <w:t xml:space="preserve">по</w:t>
      </w:r>
      <w:r w:rsidRPr="000E1191">
        <w:rPr>
          <w:b/>
          <w:bCs/>
          <w:sz w:val="28"/>
          <w:szCs w:val="28"/>
          <w:lang w:val="en-US"/>
        </w:rPr>
        <w:t xml:space="preserve"> </w:t>
      </w:r>
      <w:r w:rsidRPr="000E1191">
        <w:rPr>
          <w:b/>
          <w:bCs/>
          <w:sz w:val="28"/>
          <w:szCs w:val="28"/>
        </w:rPr>
        <w:t xml:space="preserve">дисциплине</w:t>
      </w:r>
      <w:r w:rsidRPr="000E1191">
        <w:rPr>
          <w:b/>
          <w:bCs/>
          <w:sz w:val="28"/>
          <w:szCs w:val="28"/>
          <w:lang w:val="en-US"/>
        </w:rPr>
        <w:t xml:space="preserve"> «</w:t>
      </w:r>
      <w:r>
        <w:rPr>
          <w:b/>
          <w:bCs/>
          <w:noProof/>
          <w:sz w:val="28"/>
          <w:szCs w:val="28"/>
          <w:lang w:val="en-US"/>
        </w:rPr>
        <w:t xml:space="preserve">Математика</w:t>
      </w:r>
      <w:r w:rsidRPr="000E1191">
        <w:rPr>
          <w:b/>
          <w:bCs/>
          <w:sz w:val="28"/>
          <w:szCs w:val="28"/>
          <w:lang w:val="en-US"/>
        </w:rPr>
        <w:t xml:space="preserve">»</w:t>
      </w:r>
    </w:p>
    <w:p w:rsidR="00F2407D" w:rsidRDefault="00F2407D" w:rsidP="003C337D">
      <w:pPr>
        <w:jc w:val="center"/>
        <w:rPr>
          <w:sz w:val="28"/>
          <w:szCs w:val="28"/>
          <w:lang w:val="en-US"/>
        </w:rPr>
      </w:pPr>
    </w:p>
    <w:p w:rsidR="00F2407D" w:rsidRPr="000E1191" w:rsidRDefault="00F2407D" w:rsidP="003C337D">
      <w:pPr>
        <w:jc w:val="center"/>
        <w:rPr>
          <w:sz w:val="28"/>
          <w:szCs w:val="28"/>
          <w:lang w:val="en-US"/>
        </w:rPr>
      </w:pPr>
      <w:r>
        <w:drawing>
          <wp:inline distT="0" distR="0" distL="0" distB="0">
            <wp:extent cy="2468880" cx="5303520"/>
            <wp:effectExtent r="0" b="0" l="25400" t="0"/>
            <wp:docPr id="2" descr="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descr="range_by_years200.png" name="Picture 1"/>
                    <pic:cNvPicPr>
                      <a:picLocks noChangeArrowheads="1" noChangeAspect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y="0" x="0"/>
                      <a:ext cy="2468880" cx="5303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407D" w:rsidRPr="000E1191" w:rsidRDefault="00F2407D" w:rsidP="006063E9">
      <w:pPr>
        <w:ind w:left="-360" w:right="-159"/>
        <w:jc w:val="center"/>
        <w:rPr>
          <w:b/>
          <w:bCs/>
          <w:sz w:val="20"/>
          <w:szCs w:val="20"/>
          <w:lang w:val="en-US"/>
        </w:rPr>
      </w:pPr>
    </w:p>
    <w:p w:rsidR="00F2407D" w:rsidRPr="000E1191" w:rsidRDefault="00F2407D" w:rsidP="000A0ADB">
      <w:pPr>
        <w:autoSpaceDE w:val="0"/>
        <w:autoSpaceDN w:val="0"/>
        <w:adjustRightInd w:val="0"/>
        <w:rPr>
          <w:lang w:val="en-US"/>
        </w:rPr>
      </w:pPr>
      <w:r w:rsidRPr="000E1191">
        <w:rPr>
          <w:lang w:val="en-US"/>
        </w:rPr>
        <w:br w:type="page"/>
      </w:r>
    </w:p>
    <w:p w:rsidR="00F2407D" w:rsidRPr="000E1191" w:rsidRDefault="00F2407D" w:rsidP="00D14998">
      <w:pPr>
        <w:pStyle w:val="Heading2"/>
        <w:rPr>
          <w:i w:val="0"/>
          <w:iCs w:val="0"/>
        </w:rPr>
      </w:pPr>
      <w:r w:rsidRPr="000E1191">
        <w:rPr>
          <w:i w:val="0"/>
          <w:iCs w:val="0"/>
        </w:rPr>
        <w:t xml:space="preserve">Мониторинг результатов диагностического тестирования по дисциплине «</w:t>
      </w:r>
      <w:r>
        <w:rPr>
          <w:i w:val="0"/>
          <w:iCs w:val="0"/>
          <w:noProof/>
        </w:rPr>
        <w:t xml:space="preserve">Математика</w:t>
      </w:r>
      <w:r w:rsidRPr="000E1191">
        <w:rPr>
          <w:i w:val="0"/>
          <w:iCs w:val="0"/>
        </w:rPr>
        <w:t xml:space="preserve">»</w:t>
      </w:r>
    </w:p>
    <w:p w:rsidR="00F2407D" w:rsidRPr="000E1191" w:rsidRDefault="00F2407D" w:rsidP="00C0682E">
      <w:pPr>
        <w:autoSpaceDE w:val="0"/>
        <w:autoSpaceDN w:val="0"/>
        <w:adjustRightInd w:val="0"/>
        <w:rPr>
          <w:sz w:val="28"/>
          <w:szCs w:val="28"/>
        </w:rPr>
      </w:pPr>
    </w:p>
    <w:p w:rsidR="00F2407D" w:rsidRPr="000E1191" w:rsidRDefault="00F2407D" w:rsidP="00CC4650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 xml:space="preserve">Распределение результатов диагностического тестирования</w:t>
      </w:r>
      <w:r w:rsidRPr="000E1191">
        <w:rPr>
          <w:b/>
          <w:bCs/>
          <w:sz w:val="28"/>
          <w:szCs w:val="28"/>
        </w:rPr>
        <w:br/>
        <w:t xml:space="preserve">Дисциплина «</w:t>
      </w:r>
      <w:r>
        <w:rPr>
          <w:b/>
          <w:bCs/>
          <w:noProof/>
          <w:sz w:val="28"/>
          <w:szCs w:val="28"/>
        </w:rPr>
        <w:t xml:space="preserve">Математика</w:t>
      </w:r>
      <w:r w:rsidRPr="000E1191">
        <w:rPr>
          <w:b/>
          <w:bCs/>
          <w:sz w:val="28"/>
          <w:szCs w:val="28"/>
        </w:rPr>
        <w:t xml:space="preserve">»</w:t>
      </w:r>
    </w:p>
    <w:p w:rsidR="00F2407D" w:rsidRPr="00E205BE" w:rsidRDefault="00F2407D" w:rsidP="00CC4650">
      <w:pPr>
        <w:jc w:val="center"/>
        <w:rPr>
          <w:b/>
          <w:bCs/>
          <w:sz w:val="28"/>
          <w:szCs w:val="28"/>
        </w:rPr>
      </w:pPr>
    </w:p>
    <w:p w:rsidR="00F2407D" w:rsidRDefault="00F2407D" w:rsidP="00CC4650">
      <w:pPr>
        <w:jc w:val="center"/>
        <w:rPr>
          <w:lang w:val="en-US"/>
        </w:rPr>
      </w:pPr>
      <w:r>
        <w:drawing>
          <wp:inline distT="0" distR="0" distL="0" distB="0">
            <wp:extent cy="2286000" cx="8229600"/>
            <wp:effectExtent r="0" b="0" l="25400" t="0"/>
            <wp:docPr id="2" descr="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descr="pic_hist_all_years_200.png" name="Picture 1"/>
                    <pic:cNvPicPr>
                      <a:picLocks noChangeArrowheads="1" noChangeAspect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y="0" x="0"/>
                      <a:ext cy="2286000" cx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407D" w:rsidRPr="00FA39BE" w:rsidRDefault="00F2407D" w:rsidP="00CC4650">
      <w:pPr>
        <w:jc w:val="center"/>
        <w:rPr>
          <w:b/>
          <w:bCs/>
          <w:sz w:val="28"/>
          <w:szCs w:val="28"/>
          <w:lang w:val="en-US"/>
        </w:rPr>
      </w:pPr>
    </w:p>
    <w:tbl>
      <w:tblPr>
        <w:tblW w:w="837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660"/>
        <w:gridCol w:w="1800"/>
        <w:gridCol w:w="1980"/>
        <w:gridCol w:w="1930"/>
      </w:tblGrid>
      <w:tr w:rsidR="00F2407D" w:rsidRPr="00AF2841">
        <w:trPr>
          <w:cantSplit/>
          <w:tblHeader/>
          <w:jc w:val="center"/>
        </w:trPr>
        <w:tc>
          <w:tcPr>
            <w:tcW w:w="2660" w:type="dxa"/>
            <w:vMerge w:val="restart"/>
            <w:vAlign w:val="center"/>
          </w:tcPr>
          <w:p w:rsidR="00F2407D" w:rsidRPr="00AF2841" w:rsidRDefault="00F2407D" w:rsidP="002D0967">
            <w:pPr>
              <w:jc w:val="center"/>
            </w:pPr>
            <w:r w:rsidRPr="00AF2841">
              <w:t xml:space="preserve">Диапазон правильно выполненных</w:t>
            </w:r>
            <w:r w:rsidRPr="00AF2841">
              <w:br/>
              <w:t xml:space="preserve">заданий</w:t>
            </w:r>
          </w:p>
        </w:tc>
        <w:tc>
          <w:tcPr>
            <w:tcW w:w="5710" w:type="dxa"/>
            <w:gridSpan w:val="3"/>
            <w:vAlign w:val="center"/>
          </w:tcPr>
          <w:p w:rsidR="00F2407D" w:rsidRPr="00AF2841" w:rsidRDefault="00F2407D" w:rsidP="002D0967">
            <w:pPr>
              <w:jc w:val="center"/>
            </w:pPr>
            <w:r w:rsidRPr="00AF2841">
              <w:t xml:space="preserve">Доля студентов</w:t>
            </w:r>
          </w:p>
        </w:tc>
      </w:tr>
      <w:tr w:rsidR="00F2407D" w:rsidRPr="00AF2841">
        <w:trPr>
          <w:cantSplit/>
          <w:tblHeader/>
          <w:jc w:val="center"/>
        </w:trPr>
        <w:tc>
          <w:tcPr>
            <w:tcW w:w="2660" w:type="dxa"/>
            <w:vMerge/>
            <w:vAlign w:val="center"/>
          </w:tcPr>
          <w:p w:rsidR="00F2407D" w:rsidRPr="00AF2841" w:rsidRDefault="00F2407D" w:rsidP="002D0967">
            <w:pPr>
              <w:jc w:val="center"/>
            </w:pPr>
          </w:p>
        </w:tc>
        <w:tc>
          <w:tcPr>
            <w:tcW w:w="1800" w:type="dxa"/>
            <w:vAlign w:val="center"/>
          </w:tcPr>
          <w:p w:rsidR="00F2407D" w:rsidRPr="00AF2841" w:rsidRDefault="00F2407D" w:rsidP="002D0967">
            <w:pPr>
              <w:jc w:val="center"/>
            </w:pPr>
            <w:r>
              <w:rPr>
                <w:noProof/>
                <w:lang w:val="en-US"/>
              </w:rPr>
              <w:t xml:space="preserve">2016</w:t>
            </w:r>
            <w:r w:rsidRPr="00AF2841">
              <w:t xml:space="preserve"> г.</w:t>
            </w:r>
          </w:p>
        </w:tc>
        <w:tc>
          <w:tcPr>
            <w:tcW w:w="198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</w:rPr>
            </w:pPr>
            <w:r>
              <w:rPr>
                <w:noProof/>
                <w:sz w:val="24"/>
                <w:szCs w:val="24"/>
                <w:lang w:val="en-US"/>
              </w:rPr>
              <w:t xml:space="preserve">2017</w:t>
            </w:r>
            <w:r w:rsidRPr="00AF2841">
              <w:rPr>
                <w:sz w:val="24"/>
                <w:szCs w:val="24"/>
                <w:lang w:val="en-US"/>
              </w:rPr>
              <w:t xml:space="preserve"> </w:t>
            </w:r>
            <w:r w:rsidRPr="00AF2841">
              <w:rPr>
                <w:sz w:val="24"/>
                <w:szCs w:val="24"/>
              </w:rPr>
              <w:t xml:space="preserve">г.</w:t>
            </w:r>
          </w:p>
        </w:tc>
        <w:tc>
          <w:tcPr>
            <w:tcW w:w="193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</w:rPr>
            </w:pPr>
            <w:r>
              <w:rPr>
                <w:noProof/>
                <w:sz w:val="24"/>
                <w:szCs w:val="24"/>
                <w:lang w:val="en-US"/>
              </w:rPr>
              <w:t xml:space="preserve">2018</w:t>
            </w:r>
            <w:r w:rsidRPr="00AF2841">
              <w:rPr>
                <w:sz w:val="24"/>
                <w:szCs w:val="24"/>
                <w:lang w:val="en-US"/>
              </w:rPr>
              <w:t xml:space="preserve"> </w:t>
            </w:r>
            <w:r w:rsidRPr="00AF2841">
              <w:rPr>
                <w:sz w:val="24"/>
                <w:szCs w:val="24"/>
              </w:rPr>
              <w:t xml:space="preserve">г.</w:t>
            </w:r>
          </w:p>
        </w:tc>
      </w:tr>
      <w:tr w:rsidR="00F2407D" w:rsidRPr="00AF2841">
        <w:trPr>
          <w:cantSplit/>
          <w:tblHeader/>
          <w:jc w:val="center"/>
        </w:trPr>
        <w:tc>
          <w:tcPr>
            <w:tcW w:w="2660" w:type="dxa"/>
            <w:vAlign w:val="center"/>
          </w:tcPr>
          <w:p w:rsidR="00F2407D" w:rsidRPr="00AF2841" w:rsidRDefault="00F2407D" w:rsidP="002D0967">
            <w:pPr>
              <w:jc w:val="center"/>
            </w:pPr>
            <w:r>
              <w:rPr>
                <w:noProof/>
                <w:lang w:val="en-US"/>
              </w:rPr>
              <w:t xml:space="preserve">[80%-100%]</w:t>
            </w:r>
          </w:p>
        </w:tc>
        <w:tc>
          <w:tcPr>
            <w:tcW w:w="1800" w:type="dxa"/>
            <w:vAlign w:val="center"/>
          </w:tcPr>
          <w:p w:rsidR="00F2407D" w:rsidRPr="00AF2841" w:rsidRDefault="00F2407D" w:rsidP="002D0967">
            <w:pPr>
              <w:jc w:val="center"/>
              <w:rPr>
                <w:lang w:val="en-US"/>
              </w:rPr>
            </w:pPr>
            <w:r>
              <w:rPr>
                <w:noProof/>
              </w:rPr>
              <w:t xml:space="preserve">14</w:t>
            </w:r>
            <w:r w:rsidRPr="00AF2841">
              <w:rPr>
                <w:lang w:val="en-US"/>
              </w:rPr>
              <w:t xml:space="preserve">%</w:t>
            </w:r>
          </w:p>
        </w:tc>
        <w:tc>
          <w:tcPr>
            <w:tcW w:w="198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 xml:space="preserve">11</w:t>
            </w:r>
            <w:r w:rsidRPr="00AF2841">
              <w:rPr>
                <w:sz w:val="24"/>
                <w:szCs w:val="24"/>
                <w:lang w:val="en-US"/>
              </w:rPr>
              <w:t xml:space="preserve">%</w:t>
            </w:r>
          </w:p>
        </w:tc>
        <w:tc>
          <w:tcPr>
            <w:tcW w:w="193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 xml:space="preserve">44</w:t>
            </w:r>
            <w:r w:rsidRPr="00AF2841">
              <w:rPr>
                <w:sz w:val="24"/>
                <w:szCs w:val="24"/>
                <w:lang w:val="en-US"/>
              </w:rPr>
              <w:t xml:space="preserve">%</w:t>
            </w:r>
          </w:p>
        </w:tc>
      </w:tr>
      <w:tr w:rsidR="00F2407D" w:rsidRPr="00AF2841">
        <w:trPr>
          <w:cantSplit/>
          <w:tblHeader/>
          <w:jc w:val="center"/>
        </w:trPr>
        <w:tc>
          <w:tcPr>
            <w:tcW w:w="2660" w:type="dxa"/>
            <w:vAlign w:val="center"/>
          </w:tcPr>
          <w:p w:rsidR="00F2407D" w:rsidRPr="00AF2841" w:rsidRDefault="00F2407D" w:rsidP="002D0967">
            <w:pPr>
              <w:jc w:val="center"/>
            </w:pPr>
            <w:r>
              <w:rPr>
                <w:noProof/>
                <w:lang w:val="en-US"/>
              </w:rPr>
              <w:t xml:space="preserve">[60%-80%)</w:t>
            </w:r>
          </w:p>
        </w:tc>
        <w:tc>
          <w:tcPr>
            <w:tcW w:w="1800" w:type="dxa"/>
            <w:vAlign w:val="center"/>
          </w:tcPr>
          <w:p w:rsidR="00F2407D" w:rsidRPr="00AF2841" w:rsidRDefault="00F2407D" w:rsidP="002D0967">
            <w:pPr>
              <w:jc w:val="center"/>
              <w:rPr>
                <w:lang w:val="en-US"/>
              </w:rPr>
            </w:pPr>
            <w:r>
              <w:rPr>
                <w:noProof/>
              </w:rPr>
              <w:t xml:space="preserve">33</w:t>
            </w:r>
            <w:r w:rsidRPr="00AF2841">
              <w:rPr>
                <w:lang w:val="en-US"/>
              </w:rPr>
              <w:t xml:space="preserve">%</w:t>
            </w:r>
          </w:p>
        </w:tc>
        <w:tc>
          <w:tcPr>
            <w:tcW w:w="198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 xml:space="preserve">55</w:t>
            </w:r>
            <w:r w:rsidRPr="00AF2841">
              <w:rPr>
                <w:sz w:val="24"/>
                <w:szCs w:val="24"/>
                <w:lang w:val="en-US"/>
              </w:rPr>
              <w:t xml:space="preserve">%</w:t>
            </w:r>
          </w:p>
        </w:tc>
        <w:tc>
          <w:tcPr>
            <w:tcW w:w="193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 xml:space="preserve">44</w:t>
            </w:r>
            <w:r w:rsidRPr="00AF2841">
              <w:rPr>
                <w:sz w:val="24"/>
                <w:szCs w:val="24"/>
                <w:lang w:val="en-US"/>
              </w:rPr>
              <w:t xml:space="preserve">%</w:t>
            </w:r>
          </w:p>
        </w:tc>
      </w:tr>
      <w:tr w:rsidR="00F2407D" w:rsidRPr="00AF2841">
        <w:trPr>
          <w:cantSplit/>
          <w:tblHeader/>
          <w:jc w:val="center"/>
        </w:trPr>
        <w:tc>
          <w:tcPr>
            <w:tcW w:w="2660" w:type="dxa"/>
            <w:vAlign w:val="center"/>
          </w:tcPr>
          <w:p w:rsidR="00F2407D" w:rsidRPr="00AF2841" w:rsidRDefault="00F2407D" w:rsidP="002D0967">
            <w:pPr>
              <w:jc w:val="center"/>
            </w:pPr>
            <w:r>
              <w:rPr>
                <w:noProof/>
                <w:lang w:val="en-US"/>
              </w:rPr>
              <w:t xml:space="preserve">[40%-60%)</w:t>
            </w:r>
          </w:p>
        </w:tc>
        <w:tc>
          <w:tcPr>
            <w:tcW w:w="1800" w:type="dxa"/>
            <w:vAlign w:val="center"/>
          </w:tcPr>
          <w:p w:rsidR="00F2407D" w:rsidRPr="00AF2841" w:rsidRDefault="00F2407D" w:rsidP="002D0967">
            <w:pPr>
              <w:jc w:val="center"/>
              <w:rPr>
                <w:lang w:val="en-US"/>
              </w:rPr>
            </w:pPr>
            <w:r>
              <w:rPr>
                <w:noProof/>
              </w:rPr>
              <w:t xml:space="preserve">25</w:t>
            </w:r>
            <w:r w:rsidRPr="00AF2841">
              <w:rPr>
                <w:lang w:val="en-US"/>
              </w:rPr>
              <w:t xml:space="preserve">%</w:t>
            </w:r>
          </w:p>
        </w:tc>
        <w:tc>
          <w:tcPr>
            <w:tcW w:w="198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 xml:space="preserve">30</w:t>
            </w:r>
            <w:r w:rsidRPr="00AF2841">
              <w:rPr>
                <w:sz w:val="24"/>
                <w:szCs w:val="24"/>
                <w:lang w:val="en-US"/>
              </w:rPr>
              <w:t xml:space="preserve">%</w:t>
            </w:r>
          </w:p>
        </w:tc>
        <w:tc>
          <w:tcPr>
            <w:tcW w:w="193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 xml:space="preserve">11</w:t>
            </w:r>
            <w:r w:rsidRPr="00AF2841">
              <w:rPr>
                <w:sz w:val="24"/>
                <w:szCs w:val="24"/>
                <w:lang w:val="en-US"/>
              </w:rPr>
              <w:t xml:space="preserve">%</w:t>
            </w:r>
          </w:p>
        </w:tc>
      </w:tr>
      <w:tr w:rsidR="00F2407D" w:rsidRPr="00AF2841">
        <w:trPr>
          <w:cantSplit/>
          <w:tblHeader/>
          <w:jc w:val="center"/>
        </w:trPr>
        <w:tc>
          <w:tcPr>
            <w:tcW w:w="2660" w:type="dxa"/>
            <w:vAlign w:val="center"/>
          </w:tcPr>
          <w:p w:rsidR="00F2407D" w:rsidRPr="00AF2841" w:rsidRDefault="00F2407D" w:rsidP="002D0967">
            <w:pPr>
              <w:jc w:val="center"/>
            </w:pPr>
            <w:r>
              <w:rPr>
                <w:noProof/>
                <w:lang w:val="en-US"/>
              </w:rPr>
              <w:t xml:space="preserve">[0%-40%)</w:t>
            </w:r>
          </w:p>
        </w:tc>
        <w:tc>
          <w:tcPr>
            <w:tcW w:w="1800" w:type="dxa"/>
            <w:vAlign w:val="center"/>
          </w:tcPr>
          <w:p w:rsidR="00F2407D" w:rsidRPr="00AF2841" w:rsidRDefault="00F2407D" w:rsidP="002D0967">
            <w:pPr>
              <w:jc w:val="center"/>
              <w:rPr>
                <w:lang w:val="en-US"/>
              </w:rPr>
            </w:pPr>
            <w:r>
              <w:rPr>
                <w:noProof/>
              </w:rPr>
              <w:t xml:space="preserve">28</w:t>
            </w:r>
            <w:r w:rsidRPr="00AF2841">
              <w:rPr>
                <w:lang w:val="en-US"/>
              </w:rPr>
              <w:t xml:space="preserve">%</w:t>
            </w:r>
          </w:p>
        </w:tc>
        <w:tc>
          <w:tcPr>
            <w:tcW w:w="198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 xml:space="preserve">4</w:t>
            </w:r>
            <w:r w:rsidRPr="00AF2841">
              <w:rPr>
                <w:sz w:val="24"/>
                <w:szCs w:val="24"/>
                <w:lang w:val="en-US"/>
              </w:rPr>
              <w:t xml:space="preserve">%</w:t>
            </w:r>
          </w:p>
        </w:tc>
        <w:tc>
          <w:tcPr>
            <w:tcW w:w="193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 xml:space="preserve">1</w:t>
            </w:r>
            <w:r w:rsidRPr="00AF2841">
              <w:rPr>
                <w:sz w:val="24"/>
                <w:szCs w:val="24"/>
                <w:lang w:val="en-US"/>
              </w:rPr>
              <w:t xml:space="preserve">%</w:t>
            </w:r>
          </w:p>
        </w:tc>
      </w:tr>
      <w:tr w:rsidR="00F2407D" w:rsidRPr="00AF2841">
        <w:trPr>
          <w:cantSplit/>
          <w:jc w:val="center"/>
        </w:trPr>
        <w:tc>
          <w:tcPr>
            <w:tcW w:w="2660" w:type="dxa"/>
            <w:tcBorders>
              <w:left w:val="nil"/>
              <w:bottom w:val="nil"/>
              <w:right w:val="nil"/>
            </w:tcBorders>
            <w:vAlign w:val="center"/>
          </w:tcPr>
          <w:p w:rsidR="00F2407D" w:rsidRPr="00AF2841" w:rsidRDefault="00F2407D" w:rsidP="002D0967">
            <w:pPr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 xml:space="preserve">Всего</w:t>
            </w:r>
          </w:p>
        </w:tc>
        <w:tc>
          <w:tcPr>
            <w:tcW w:w="1800" w:type="dxa"/>
            <w:tcBorders>
              <w:left w:val="nil"/>
              <w:bottom w:val="nil"/>
              <w:right w:val="nil"/>
            </w:tcBorders>
            <w:vAlign w:val="center"/>
          </w:tcPr>
          <w:p w:rsidR="00F2407D" w:rsidRPr="00AF2841" w:rsidRDefault="00F2407D" w:rsidP="002D0967">
            <w:pPr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 xml:space="preserve">100%</w:t>
            </w:r>
          </w:p>
        </w:tc>
        <w:tc>
          <w:tcPr>
            <w:tcW w:w="1980" w:type="dxa"/>
            <w:tcBorders>
              <w:left w:val="nil"/>
              <w:bottom w:val="nil"/>
              <w:right w:val="nil"/>
            </w:tcBorders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b/>
                <w:bCs/>
                <w:color w:val="auto"/>
                <w:sz w:val="24"/>
                <w:szCs w:val="24"/>
              </w:rPr>
            </w:pPr>
            <w:r w:rsidRPr="00AF2841">
              <w:rPr>
                <w:b/>
                <w:bCs/>
                <w:color w:val="auto"/>
                <w:sz w:val="24"/>
                <w:szCs w:val="24"/>
              </w:rPr>
              <w:t xml:space="preserve">100%</w:t>
            </w:r>
          </w:p>
        </w:tc>
        <w:tc>
          <w:tcPr>
            <w:tcW w:w="1930" w:type="dxa"/>
            <w:tcBorders>
              <w:left w:val="nil"/>
              <w:bottom w:val="nil"/>
              <w:right w:val="nil"/>
            </w:tcBorders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b/>
                <w:bCs/>
                <w:color w:val="auto"/>
                <w:sz w:val="24"/>
                <w:szCs w:val="24"/>
              </w:rPr>
            </w:pPr>
            <w:r w:rsidRPr="00AF2841">
              <w:rPr>
                <w:b/>
                <w:bCs/>
                <w:color w:val="auto"/>
                <w:sz w:val="24"/>
                <w:szCs w:val="24"/>
              </w:rPr>
              <w:t xml:space="preserve">100%</w:t>
            </w:r>
          </w:p>
        </w:tc>
      </w:tr>
    </w:tbl>
    <w:tbl/>
    <w:tbl/>
    <w:p w:rsidR="00F2407D" w:rsidRPr="000E1191" w:rsidRDefault="00F2407D" w:rsidP="0094620E"/>
    <w:p w:rsidR="00F2407D" w:rsidRPr="000E1191" w:rsidRDefault="00F2407D" w:rsidP="00D24DD8">
      <w:pPr>
        <w:jc w:val="center"/>
        <w:rPr>
          <w:b/>
          <w:bCs/>
          <w:sz w:val="28"/>
          <w:szCs w:val="28"/>
        </w:rPr>
      </w:pPr>
      <w:r w:rsidRPr="000E1191">
        <w:br w:type="page"/>
      </w:r>
      <w:r w:rsidRPr="000E1191">
        <w:rPr>
          <w:b/>
          <w:bCs/>
          <w:sz w:val="28"/>
          <w:szCs w:val="28"/>
        </w:rPr>
        <w:t xml:space="preserve">Гистограмма распределения результатов диагностического тестирования </w:t>
      </w:r>
      <w:r w:rsidRPr="000E1191">
        <w:rPr>
          <w:b/>
          <w:bCs/>
          <w:sz w:val="28"/>
          <w:szCs w:val="28"/>
        </w:rPr>
        <w:br/>
        <w:t xml:space="preserve">Дисциплина «</w:t>
      </w:r>
      <w:r>
        <w:rPr>
          <w:b/>
          <w:bCs/>
          <w:noProof/>
          <w:sz w:val="28"/>
          <w:szCs w:val="28"/>
        </w:rPr>
        <w:t xml:space="preserve">Математика</w:t>
      </w:r>
      <w:r w:rsidRPr="000E1191">
        <w:rPr>
          <w:b/>
          <w:bCs/>
          <w:sz w:val="28"/>
          <w:szCs w:val="28"/>
        </w:rPr>
        <w:t xml:space="preserve">»</w:t>
      </w:r>
    </w:p>
    <w:p w:rsidR="00F2407D" w:rsidRPr="00022C84" w:rsidRDefault="00F2407D" w:rsidP="00D24DD8">
      <w:pPr>
        <w:jc w:val="center"/>
        <w:rPr>
          <w:b/>
          <w:bCs/>
          <w:sz w:val="28"/>
          <w:szCs w:val="28"/>
          <w:lang w:val="en-US"/>
        </w:rPr>
      </w:pPr>
      <w:r>
        <w:rPr>
          <w:b/>
          <w:bCs/>
          <w:noProof/>
          <w:sz w:val="28"/>
          <w:szCs w:val="28"/>
          <w:lang w:val="en-US"/>
        </w:rPr>
        <w:t xml:space="preserve">2016</w:t>
      </w:r>
      <w:r w:rsidRPr="00022C84">
        <w:rPr>
          <w:b/>
          <w:bCs/>
          <w:sz w:val="28"/>
          <w:szCs w:val="28"/>
          <w:lang w:val="en-US"/>
        </w:rPr>
        <w:t xml:space="preserve"> </w:t>
      </w:r>
      <w:r w:rsidRPr="000E1191">
        <w:rPr>
          <w:b/>
          <w:bCs/>
          <w:sz w:val="28"/>
          <w:szCs w:val="28"/>
        </w:rPr>
        <w:t xml:space="preserve">год</w:t>
      </w:r>
    </w:p>
    <w:p w:rsidR="00F2407D" w:rsidRPr="00022C84" w:rsidRDefault="00F2407D" w:rsidP="00D24DD8">
      <w:pPr>
        <w:jc w:val="center"/>
        <w:rPr>
          <w:b/>
          <w:bCs/>
          <w:sz w:val="28"/>
          <w:szCs w:val="28"/>
          <w:lang w:val="en-US"/>
        </w:rPr>
      </w:pPr>
    </w:p>
    <w:p w:rsidR="00F2407D" w:rsidRPr="00022C84" w:rsidRDefault="00F2407D" w:rsidP="00D24DD8">
      <w:pPr>
        <w:jc w:val="center"/>
        <w:rPr>
          <w:b/>
          <w:bCs/>
          <w:color w:val="FF0000"/>
          <w:lang w:val="en-US"/>
        </w:rPr>
      </w:pPr>
      <w:r>
        <w:drawing>
          <wp:inline distT="0" distR="0" distL="0" distB="0">
            <wp:extent cy="3657600" cx="8229600"/>
            <wp:effectExtent r="0" b="0" l="25400" t="0"/>
            <wp:docPr id="2" descr="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descr="hist_year_200_2016.png" name="Picture 1"/>
                    <pic:cNvPicPr>
                      <a:picLocks noChangeArrowheads="1" noChangeAspect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y="0" x="0"/>
                      <a:ext cy="3657600" cx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407D" w:rsidRPr="000E1191" w:rsidRDefault="00F2407D" w:rsidP="00D24DD8">
      <w:pPr>
        <w:jc w:val="center"/>
        <w:rPr>
          <w:lang w:val="en-US"/>
        </w:rPr>
      </w:pPr>
    </w:p>
    <w:p w:rsidR="00F2407D" w:rsidRPr="000E1191" w:rsidRDefault="00F2407D" w:rsidP="00D24DD8">
      <w:pPr>
        <w:jc w:val="center"/>
        <w:rPr>
          <w:b/>
          <w:bCs/>
          <w:sz w:val="28"/>
          <w:szCs w:val="28"/>
        </w:rPr>
      </w:pPr>
      <w:r w:rsidRPr="000E1191">
        <w:br w:type="page"/>
      </w:r>
      <w:r w:rsidRPr="000E1191">
        <w:rPr>
          <w:b/>
          <w:bCs/>
          <w:sz w:val="28"/>
          <w:szCs w:val="28"/>
        </w:rPr>
        <w:t xml:space="preserve">Гистограмма распределения результатов диагностического тестирования </w:t>
      </w:r>
      <w:r w:rsidRPr="000E1191">
        <w:rPr>
          <w:b/>
          <w:bCs/>
          <w:sz w:val="28"/>
          <w:szCs w:val="28"/>
        </w:rPr>
        <w:br/>
        <w:t xml:space="preserve">Дисциплина «</w:t>
      </w:r>
      <w:r>
        <w:rPr>
          <w:b/>
          <w:bCs/>
          <w:noProof/>
          <w:sz w:val="28"/>
          <w:szCs w:val="28"/>
        </w:rPr>
        <w:t xml:space="preserve">Математика</w:t>
      </w:r>
      <w:r w:rsidRPr="000E1191">
        <w:rPr>
          <w:b/>
          <w:bCs/>
          <w:sz w:val="28"/>
          <w:szCs w:val="28"/>
        </w:rPr>
        <w:t xml:space="preserve">»</w:t>
      </w:r>
    </w:p>
    <w:p w:rsidR="00F2407D" w:rsidRPr="00022C84" w:rsidRDefault="00F2407D" w:rsidP="00D24DD8">
      <w:pPr>
        <w:jc w:val="center"/>
        <w:rPr>
          <w:b/>
          <w:bCs/>
          <w:sz w:val="28"/>
          <w:szCs w:val="28"/>
          <w:lang w:val="en-US"/>
        </w:rPr>
      </w:pPr>
      <w:r>
        <w:rPr>
          <w:b/>
          <w:bCs/>
          <w:noProof/>
          <w:sz w:val="28"/>
          <w:szCs w:val="28"/>
          <w:lang w:val="en-US"/>
        </w:rPr>
        <w:t xml:space="preserve">2017</w:t>
      </w:r>
      <w:r w:rsidRPr="00022C84">
        <w:rPr>
          <w:b/>
          <w:bCs/>
          <w:sz w:val="28"/>
          <w:szCs w:val="28"/>
          <w:lang w:val="en-US"/>
        </w:rPr>
        <w:t xml:space="preserve"> </w:t>
      </w:r>
      <w:r w:rsidRPr="000E1191">
        <w:rPr>
          <w:b/>
          <w:bCs/>
          <w:sz w:val="28"/>
          <w:szCs w:val="28"/>
        </w:rPr>
        <w:t xml:space="preserve">год</w:t>
      </w:r>
    </w:p>
    <w:p w:rsidR="00F2407D" w:rsidRPr="00022C84" w:rsidRDefault="00F2407D" w:rsidP="00D24DD8">
      <w:pPr>
        <w:jc w:val="center"/>
        <w:rPr>
          <w:b/>
          <w:bCs/>
          <w:sz w:val="28"/>
          <w:szCs w:val="28"/>
          <w:lang w:val="en-US"/>
        </w:rPr>
      </w:pPr>
    </w:p>
    <w:p w:rsidR="00F2407D" w:rsidRPr="00022C84" w:rsidRDefault="00F2407D" w:rsidP="00D24DD8">
      <w:pPr>
        <w:jc w:val="center"/>
        <w:rPr>
          <w:b/>
          <w:bCs/>
          <w:color w:val="FF0000"/>
          <w:lang w:val="en-US"/>
        </w:rPr>
      </w:pPr>
      <w:r>
        <w:drawing>
          <wp:inline distT="0" distR="0" distL="0" distB="0">
            <wp:extent cy="3657600" cx="8229600"/>
            <wp:effectExtent r="0" b="0" l="25400" t="0"/>
            <wp:docPr id="2" descr="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descr="hist_year_200_2017.png" name="Picture 1"/>
                    <pic:cNvPicPr>
                      <a:picLocks noChangeArrowheads="1" noChangeAspect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y="0" x="0"/>
                      <a:ext cy="3657600" cx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407D" w:rsidRPr="000E1191" w:rsidRDefault="00F2407D" w:rsidP="00D24DD8">
      <w:pPr>
        <w:jc w:val="center"/>
        <w:rPr>
          <w:lang w:val="en-US"/>
        </w:rPr>
      </w:pPr>
    </w:p>
    <w:p w:rsidR="00F2407D" w:rsidRPr="000E1191" w:rsidRDefault="00F2407D" w:rsidP="00D24DD8">
      <w:pPr>
        <w:jc w:val="center"/>
        <w:rPr>
          <w:b/>
          <w:bCs/>
          <w:sz w:val="28"/>
          <w:szCs w:val="28"/>
        </w:rPr>
      </w:pPr>
      <w:r w:rsidRPr="000E1191">
        <w:br w:type="page"/>
      </w:r>
      <w:r w:rsidRPr="000E1191">
        <w:rPr>
          <w:b/>
          <w:bCs/>
          <w:sz w:val="28"/>
          <w:szCs w:val="28"/>
        </w:rPr>
        <w:t xml:space="preserve">Гистограмма распределения результатов диагностического тестирования </w:t>
      </w:r>
      <w:r w:rsidRPr="000E1191">
        <w:rPr>
          <w:b/>
          <w:bCs/>
          <w:sz w:val="28"/>
          <w:szCs w:val="28"/>
        </w:rPr>
        <w:br/>
        <w:t xml:space="preserve">Дисциплина «</w:t>
      </w:r>
      <w:r>
        <w:rPr>
          <w:b/>
          <w:bCs/>
          <w:noProof/>
          <w:sz w:val="28"/>
          <w:szCs w:val="28"/>
        </w:rPr>
        <w:t xml:space="preserve">Математика</w:t>
      </w:r>
      <w:r w:rsidRPr="000E1191">
        <w:rPr>
          <w:b/>
          <w:bCs/>
          <w:sz w:val="28"/>
          <w:szCs w:val="28"/>
        </w:rPr>
        <w:t xml:space="preserve">»</w:t>
      </w:r>
    </w:p>
    <w:p w:rsidR="00F2407D" w:rsidRPr="00022C84" w:rsidRDefault="00F2407D" w:rsidP="00D24DD8">
      <w:pPr>
        <w:jc w:val="center"/>
        <w:rPr>
          <w:b/>
          <w:bCs/>
          <w:sz w:val="28"/>
          <w:szCs w:val="28"/>
          <w:lang w:val="en-US"/>
        </w:rPr>
      </w:pPr>
      <w:r>
        <w:rPr>
          <w:b/>
          <w:bCs/>
          <w:noProof/>
          <w:sz w:val="28"/>
          <w:szCs w:val="28"/>
          <w:lang w:val="en-US"/>
        </w:rPr>
        <w:t xml:space="preserve">2018</w:t>
      </w:r>
      <w:r w:rsidRPr="00022C84">
        <w:rPr>
          <w:b/>
          <w:bCs/>
          <w:sz w:val="28"/>
          <w:szCs w:val="28"/>
          <w:lang w:val="en-US"/>
        </w:rPr>
        <w:t xml:space="preserve"> </w:t>
      </w:r>
      <w:r w:rsidRPr="000E1191">
        <w:rPr>
          <w:b/>
          <w:bCs/>
          <w:sz w:val="28"/>
          <w:szCs w:val="28"/>
        </w:rPr>
        <w:t xml:space="preserve">год</w:t>
      </w:r>
    </w:p>
    <w:p w:rsidR="00F2407D" w:rsidRPr="00022C84" w:rsidRDefault="00F2407D" w:rsidP="00D24DD8">
      <w:pPr>
        <w:jc w:val="center"/>
        <w:rPr>
          <w:b/>
          <w:bCs/>
          <w:sz w:val="28"/>
          <w:szCs w:val="28"/>
          <w:lang w:val="en-US"/>
        </w:rPr>
      </w:pPr>
    </w:p>
    <w:p w:rsidR="00F2407D" w:rsidRPr="00022C84" w:rsidRDefault="00F2407D" w:rsidP="00D24DD8">
      <w:pPr>
        <w:jc w:val="center"/>
        <w:rPr>
          <w:b/>
          <w:bCs/>
          <w:color w:val="FF0000"/>
          <w:lang w:val="en-US"/>
        </w:rPr>
      </w:pPr>
      <w:r>
        <w:drawing>
          <wp:inline distT="0" distR="0" distL="0" distB="0">
            <wp:extent cy="3657600" cx="8229600"/>
            <wp:effectExtent r="0" b="0" l="25400" t="0"/>
            <wp:docPr id="2" descr="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descr="hist_year_200_2018.png" name="Picture 1"/>
                    <pic:cNvPicPr>
                      <a:picLocks noChangeArrowheads="1" noChangeAspect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y="0" x="0"/>
                      <a:ext cy="3657600" cx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407D" w:rsidRPr="000E1191" w:rsidRDefault="00F2407D" w:rsidP="00D24DD8">
      <w:pPr>
        <w:jc w:val="center"/>
        <w:rPr>
          <w:lang w:val="en-US"/>
        </w:rPr>
      </w:pPr>
    </w:p>
    <w:p w:rsidR="00F2407D" w:rsidRPr="000E1191" w:rsidRDefault="00F2407D" w:rsidP="00D24DD8">
      <w:pPr>
        <w:jc w:val="center"/>
        <w:rPr>
          <w:lang w:val="en-US"/>
        </w:rPr>
      </w:pPr>
      <w:r w:rsidRPr="000E1191">
        <w:rPr>
          <w:lang w:val="en-US"/>
        </w:rPr>
        <w:br w:type="page"/>
      </w:r>
    </w:p>
    <w:p w:rsidR="00F2407D" w:rsidRPr="000E1191" w:rsidRDefault="00F2407D" w:rsidP="001B78C2">
      <w:pPr>
        <w:pStyle w:val="Heading2"/>
        <w:rPr>
          <w:i w:val="0"/>
          <w:iCs w:val="0"/>
        </w:rPr>
      </w:pPr>
      <w:r w:rsidRPr="000E1191">
        <w:rPr>
          <w:i w:val="0"/>
          <w:iCs w:val="0"/>
        </w:rPr>
        <w:t xml:space="preserve">Содержание измерительных материалов диагностического тестирования в </w:t>
      </w:r>
      <w:r>
        <w:rPr>
          <w:i w:val="0"/>
          <w:iCs w:val="0"/>
          <w:noProof/>
        </w:rPr>
        <w:t xml:space="preserve">2016-2018</w:t>
      </w:r>
      <w:r w:rsidRPr="000E1191">
        <w:rPr>
          <w:i w:val="0"/>
          <w:iCs w:val="0"/>
        </w:rPr>
        <w:t xml:space="preserve"> гг. </w:t>
      </w:r>
      <w:r w:rsidRPr="000E1191">
        <w:rPr>
          <w:i w:val="0"/>
          <w:iCs w:val="0"/>
        </w:rPr>
        <w:br/>
        <w:t xml:space="preserve">по дисциплине «</w:t>
      </w:r>
      <w:r>
        <w:rPr>
          <w:i w:val="0"/>
          <w:iCs w:val="0"/>
          <w:noProof/>
        </w:rPr>
        <w:t xml:space="preserve">Математика</w:t>
      </w:r>
      <w:r w:rsidRPr="000E1191">
        <w:rPr>
          <w:i w:val="0"/>
          <w:iCs w:val="0"/>
        </w:rPr>
        <w:t xml:space="preserve">»</w:t>
      </w:r>
    </w:p>
    <w:p w:rsidR="00F2407D" w:rsidRPr="000E1191" w:rsidRDefault="00F2407D" w:rsidP="000E3611">
      <w:pPr>
        <w:rPr>
          <w:lang w:val="en-US"/>
        </w:rPr>
      </w:pPr>
    </w:p>
    <w:p w:rsidR="00F2407D" w:rsidRPr="000E1191" w:rsidRDefault="00F2407D" w:rsidP="000E3611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 xml:space="preserve">Структура измерительных материалов по дисциплине «</w:t>
      </w:r>
      <w:r>
        <w:rPr>
          <w:b/>
          <w:bCs/>
          <w:noProof/>
          <w:sz w:val="28"/>
          <w:szCs w:val="28"/>
        </w:rPr>
        <w:t xml:space="preserve">Математика</w:t>
      </w:r>
      <w:r w:rsidRPr="000E1191">
        <w:rPr>
          <w:b/>
          <w:bCs/>
          <w:sz w:val="28"/>
          <w:szCs w:val="28"/>
        </w:rPr>
        <w:t xml:space="preserve">»</w:t>
      </w:r>
    </w:p>
    <w:p w:rsidR="00F2407D" w:rsidRPr="000E1191" w:rsidRDefault="00F2407D" w:rsidP="000E3611">
      <w:pPr>
        <w:jc w:val="center"/>
        <w:rPr>
          <w:b/>
          <w:bCs/>
          <w:sz w:val="28"/>
          <w:szCs w:val="28"/>
          <w:lang w:val="en-US"/>
        </w:rPr>
      </w:pPr>
      <w:r>
        <w:rPr>
          <w:b/>
          <w:bCs/>
          <w:noProof/>
          <w:sz w:val="28"/>
          <w:szCs w:val="28"/>
          <w:lang w:val="en-US"/>
        </w:rPr>
        <w:t xml:space="preserve">2016-2018 гг.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128"/>
        <w:gridCol w:w="12179"/>
      </w:tblGrid>
      <w:tr w:rsidR="00F2407D" w:rsidRPr="00AF2841">
        <w:trPr>
          <w:trHeight w:val="86"/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ind w:right="-107"/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 xml:space="preserve">№ п/п</w:t>
            </w:r>
          </w:p>
        </w:tc>
        <w:tc>
          <w:tcPr>
            <w:tcW w:w="12179" w:type="dxa"/>
          </w:tcPr>
          <w:p w:rsidR="00F2407D" w:rsidRPr="00AF2841" w:rsidRDefault="00F2407D" w:rsidP="005B1F05">
            <w:pPr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 xml:space="preserve">Наименование темы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Степени и корни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2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Тождественные преобразования алгебраических выражений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3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Преобразования тригонометрических выражений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4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Тождественные преобразования логарифмических выражений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5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Задачи из практической деятельности и повседневной жизни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6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Текстовая задача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7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Уравнения с переменной под знаком модуля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8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Иррациональные уравнения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9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Логарифмические уравнения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10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Тригонометрические уравнения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11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Системы линейных уравнений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12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Квадратные неравенства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13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Показательные неравенства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14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Область определения функции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15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Графики элементарных функций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16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Производная функции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17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Наименьшее и наибольшее значения функции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18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Геометрический смысл определенного интеграла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19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Элементы комбинаторики, статистики и теории вероятностей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20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Решение прямоугольных треугольников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21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Применение геометрических знаний для решения практических задач</w:t>
            </w:r>
          </w:p>
        </w:tc>
      </w:tr>
    </w:tbl>
    <w:p w:rsidR="00F2407D" w:rsidRDefault="00F2407D" w:rsidP="000E3611">
      <w:pPr>
        <w:rPr>
          <w:lang w:val="en-US"/>
        </w:rPr>
      </w:pPr>
    </w:p>
    <w:p w:rsidR="00F2407D" w:rsidRPr="000E1191" w:rsidRDefault="00F2407D" w:rsidP="00695A65">
      <w:pPr>
        <w:jc w:val="center"/>
        <w:rPr>
          <w:lang w:val="en-US"/>
        </w:rPr>
      </w:pPr>
      <w:r>
        <w:rPr>
          <w:lang w:val="en-US"/>
        </w:rPr>
        <w:br w:type="page"/>
      </w:r>
    </w:p>
    <w:p w:rsidR="00F2407D" w:rsidRPr="000E1191" w:rsidRDefault="00F2407D" w:rsidP="00D97543">
      <w:pPr>
        <w:pStyle w:val="Heading2"/>
        <w:rPr>
          <w:i w:val="0"/>
          <w:iCs w:val="0"/>
        </w:rPr>
      </w:pPr>
      <w:r w:rsidRPr="000E1191">
        <w:rPr>
          <w:i w:val="0"/>
          <w:iCs w:val="0"/>
        </w:rPr>
        <w:t xml:space="preserve">Карт</w:t>
      </w:r>
      <w:r>
        <w:rPr>
          <w:i w:val="0"/>
          <w:iCs w:val="0"/>
        </w:rPr>
        <w:t xml:space="preserve">а</w:t>
      </w:r>
      <w:r w:rsidRPr="000E1191">
        <w:rPr>
          <w:i w:val="0"/>
          <w:iCs w:val="0"/>
        </w:rPr>
        <w:t xml:space="preserve"> коэффициентов решаемости заданий по дисциплине «</w:t>
      </w:r>
      <w:r>
        <w:rPr>
          <w:i w:val="0"/>
          <w:iCs w:val="0"/>
          <w:noProof/>
        </w:rPr>
        <w:t xml:space="preserve">Математика</w:t>
      </w:r>
      <w:r w:rsidRPr="000E1191">
        <w:rPr>
          <w:i w:val="0"/>
          <w:iCs w:val="0"/>
        </w:rPr>
        <w:t xml:space="preserve">»</w:t>
      </w:r>
    </w:p>
    <w:p w:rsidR="00F2407D" w:rsidRPr="000E1191" w:rsidRDefault="00F2407D" w:rsidP="0001464C">
      <w:pPr>
        <w:autoSpaceDE w:val="0"/>
        <w:autoSpaceDN w:val="0"/>
        <w:adjustRightInd w:val="0"/>
        <w:ind w:right="-10"/>
        <w:jc w:val="center"/>
        <w:rPr>
          <w:rFonts w:ascii="Courier New" w:hAnsi="Courier New" w:cs="Courier New"/>
          <w:sz w:val="20"/>
          <w:szCs w:val="20"/>
        </w:rPr>
      </w:pPr>
    </w:p>
    <w:p w:rsidR="00F2407D" w:rsidRPr="00C9205C" w:rsidRDefault="00F2407D" w:rsidP="00306947">
      <w:pPr>
        <w:autoSpaceDE w:val="0"/>
        <w:autoSpaceDN w:val="0"/>
        <w:adjustRightInd w:val="0"/>
        <w:rPr>
          <w:sz w:val="28"/>
          <w:szCs w:val="28"/>
        </w:rPr>
      </w:pPr>
    </w:p>
    <w:p w:rsidR="00F2407D" w:rsidRPr="000E1191" w:rsidRDefault="00F2407D" w:rsidP="00CC4E7D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 xml:space="preserve">Карта коэффициентов решаемости</w:t>
      </w:r>
      <w:r w:rsidRPr="000E1191">
        <w:rPr>
          <w:b/>
          <w:bCs/>
          <w:sz w:val="28"/>
          <w:szCs w:val="28"/>
        </w:rPr>
        <w:br/>
        <w:t xml:space="preserve">Дисциплина «</w:t>
      </w:r>
      <w:r>
        <w:rPr>
          <w:b/>
          <w:bCs/>
          <w:noProof/>
          <w:sz w:val="28"/>
          <w:szCs w:val="28"/>
        </w:rPr>
        <w:t xml:space="preserve">Математика</w:t>
      </w:r>
      <w:r w:rsidRPr="000E1191">
        <w:rPr>
          <w:b/>
          <w:bCs/>
          <w:sz w:val="28"/>
          <w:szCs w:val="28"/>
        </w:rPr>
        <w:t xml:space="preserve">»</w:t>
      </w:r>
    </w:p>
    <w:p w:rsidR="00F2407D" w:rsidRPr="000E1191" w:rsidRDefault="00F2407D" w:rsidP="00CC4E7D">
      <w:pPr>
        <w:jc w:val="center"/>
        <w:rPr>
          <w:b/>
          <w:bCs/>
          <w:sz w:val="28"/>
          <w:szCs w:val="28"/>
        </w:rPr>
      </w:pPr>
    </w:p>
    <w:p w:rsidR="00F2407D" w:rsidRPr="00FF4656" w:rsidRDefault="00F2407D" w:rsidP="00CC4E7D">
      <w:pPr>
        <w:jc w:val="center"/>
        <w:rPr>
          <w:b/>
          <w:bCs/>
          <w:color w:val="FF0000"/>
        </w:rPr>
      </w:pPr>
      <w:r>
        <w:drawing>
          <wp:inline distT="0" distR="0" distL="0" distB="0">
            <wp:extent cy="3657600" cx="8229600"/>
            <wp:effectExtent r="0" b="0" l="25400" t="0"/>
            <wp:docPr id="2" descr="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descr="map_rates_200.png" name="Picture 1"/>
                    <pic:cNvPicPr>
                      <a:picLocks noChangeArrowheads="1" noChangeAspect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y="0" x="0"/>
                      <a:ext cy="3657600" cx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407D" w:rsidRPr="00FF4656" w:rsidRDefault="00F2407D" w:rsidP="00D1751A">
      <w:pPr>
        <w:jc w:val="both"/>
        <w:rPr>
          <w:i/>
          <w:iCs/>
        </w:rPr>
      </w:pPr>
    </w:p>
    <w:p w:rsidR="00F2407D" w:rsidRPr="000E1191" w:rsidRDefault="00F2407D" w:rsidP="00AF2841">
      <w:pPr>
        <w:jc w:val="center"/>
        <w:rPr>
          <w:b/>
          <w:bCs/>
          <w:sz w:val="28"/>
          <w:szCs w:val="28"/>
        </w:rPr>
      </w:pPr>
      <w:r w:rsidRPr="00C469BF">
        <w:br w:type="page"/>
      </w:r>
      <w:r w:rsidRPr="000E1191">
        <w:rPr>
          <w:b/>
          <w:bCs/>
          <w:sz w:val="28"/>
          <w:szCs w:val="28"/>
        </w:rPr>
        <w:t xml:space="preserve">Таблица коэффициентов решаемости заданий</w:t>
      </w:r>
      <w:r w:rsidRPr="000E1191">
        <w:rPr>
          <w:b/>
          <w:bCs/>
          <w:sz w:val="28"/>
          <w:szCs w:val="28"/>
        </w:rPr>
        <w:br/>
        <w:t xml:space="preserve">Дисциплина «</w:t>
      </w:r>
      <w:r>
        <w:rPr>
          <w:b/>
          <w:bCs/>
          <w:noProof/>
          <w:sz w:val="28"/>
          <w:szCs w:val="28"/>
        </w:rPr>
        <w:t xml:space="preserve">Математика</w:t>
      </w:r>
      <w:r w:rsidRPr="000E1191">
        <w:rPr>
          <w:b/>
          <w:bCs/>
          <w:sz w:val="28"/>
          <w:szCs w:val="28"/>
        </w:rPr>
        <w:t xml:space="preserve">»</w:t>
      </w:r>
    </w:p>
    <w:p w:rsidR="00F2407D" w:rsidRDefault="00F2407D" w:rsidP="00E410FC">
      <w:pPr>
        <w:rPr>
          <w:lang w:val="en-US"/>
        </w:rPr>
      </w:pPr>
    </w:p>
    <w:tbl>
      <w:tblPr>
        <w:tblW w:w="1524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567"/>
        <w:gridCol w:w="3201"/>
        <w:gridCol w:w="3493"/>
        <w:gridCol w:w="3493"/>
        <w:gridCol w:w="3493"/>
      </w:tblGrid>
      <w:tr w:rsidR="00F2407D" w:rsidRPr="000E1191">
        <w:trPr>
          <w:jc w:val="center"/>
        </w:trPr>
        <w:tc>
          <w:tcPr>
            <w:tcW w:w="0" w:type="auto"/>
            <w:vAlign w:val="center"/>
          </w:tcPr>
          <w:p w:rsidR="00F2407D" w:rsidRPr="002D0967" w:rsidRDefault="00F2407D" w:rsidP="000748FB">
            <w:pPr>
              <w:tabs>
                <w:tab w:val="left" w:pos="5423"/>
              </w:tabs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 xml:space="preserve">№ п/п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0748FB">
            <w:pPr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 xml:space="preserve">Наименование темы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0748FB">
            <w:pPr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 xml:space="preserve">Коэффициент</w:t>
            </w:r>
            <w:r w:rsidRPr="002D0967">
              <w:rPr>
                <w:b/>
                <w:bCs/>
              </w:rPr>
              <w:br/>
              <w:t xml:space="preserve">решаемости заданий,</w:t>
            </w:r>
            <w:r w:rsidRPr="002D0967">
              <w:rPr>
                <w:b/>
                <w:bCs/>
              </w:rPr>
              <w:br/>
            </w:r>
            <w:r>
              <w:rPr>
                <w:b/>
                <w:bCs/>
                <w:noProof/>
              </w:rPr>
              <w:t xml:space="preserve">2016</w:t>
            </w:r>
            <w:r w:rsidRPr="002D0967">
              <w:rPr>
                <w:b/>
                <w:bCs/>
              </w:rPr>
              <w:t xml:space="preserve"> г.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0748FB">
            <w:pPr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 xml:space="preserve">Коэффициент</w:t>
            </w:r>
            <w:r w:rsidRPr="002D0967">
              <w:rPr>
                <w:b/>
                <w:bCs/>
              </w:rPr>
              <w:br/>
              <w:t xml:space="preserve">решаемости заданий,</w:t>
            </w:r>
            <w:r w:rsidRPr="002D0967">
              <w:rPr>
                <w:b/>
                <w:bCs/>
              </w:rPr>
              <w:br/>
            </w:r>
            <w:r>
              <w:rPr>
                <w:b/>
                <w:bCs/>
                <w:noProof/>
              </w:rPr>
              <w:t xml:space="preserve">2017</w:t>
            </w:r>
            <w:r w:rsidRPr="002D0967">
              <w:rPr>
                <w:b/>
                <w:bCs/>
              </w:rPr>
              <w:t xml:space="preserve"> г.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0748FB">
            <w:pPr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 xml:space="preserve">Коэффициент</w:t>
            </w:r>
            <w:r w:rsidRPr="002D0967">
              <w:rPr>
                <w:b/>
                <w:bCs/>
              </w:rPr>
              <w:br/>
              <w:t xml:space="preserve">решаемости заданий,</w:t>
            </w:r>
            <w:r w:rsidRPr="002D0967">
              <w:rPr>
                <w:b/>
                <w:bCs/>
              </w:rPr>
              <w:br/>
            </w:r>
            <w:r>
              <w:rPr>
                <w:b/>
                <w:bCs/>
                <w:noProof/>
              </w:rPr>
              <w:t xml:space="preserve">2018</w:t>
            </w:r>
            <w:r w:rsidRPr="002D0967">
              <w:rPr>
                <w:b/>
                <w:bCs/>
              </w:rPr>
              <w:t xml:space="preserve"> г.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Степени и корни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0,72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0,75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0,86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2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Тождественные преобразования алгебраических выражений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0,64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0,83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3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Преобразования тригонометрических выражений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0,56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0,83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4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Тождественные преобразования логарифмических выражений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0,61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0,75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0,81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5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Задачи из практической деятельности и повседневной жизни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0,84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0,88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0,88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6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Текстовая задача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0,78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0,86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7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Уравнения с переменной под знаком модуля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0,71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0,78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0,92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8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Иррациональные уравнения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0,32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0,29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0,63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9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Логарифмические уравнения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0,36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0,81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10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Тригонометрические уравнения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0,41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0,54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0,66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11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Системы линейных уравнений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0,80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0,89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0,95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12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Квадратные неравенства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0,52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0,57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0,69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13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Показательные неравенства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0,61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0,77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14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Область определения функции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0,38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0,53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0,80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15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Графики элементарных функций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0,65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0,85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0,89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16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Производная функции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0,43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0,53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17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Наименьшее и наибольшее значения функции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0,33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0,50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18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Геометрический смысл определенного интеграла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0,49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0,57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0,55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19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Элементы комбинаторики, статистики и теории вероятностей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0,61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0,76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0,69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20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Решение прямоугольных треугольников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0,74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0,71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0,81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21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Применение геометрических знаний для решения практических задач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0,46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0,56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0,59</w:t>
            </w:r>
          </w:p>
        </w:tc>
      </w:tr>
    </w:tbl>
    <w:p w:rsidR="00F2407D" w:rsidRDefault="00F2407D" w:rsidP="00E410FC">
      <w:pPr>
        <w:rPr>
          <w:lang w:val="en-US"/>
        </w:rPr>
      </w:pPr>
    </w:p>
    <w:p w:rsidR="00F2407D" w:rsidRPr="00D05178" w:rsidRDefault="00F2407D" w:rsidP="00E410FC">
      <w:pPr>
        <w:rPr>
          <w:lang w:val="en-US"/>
        </w:rPr>
      </w:pPr>
      <w:r>
        <w:rPr>
          <w:lang w:val="en-US"/>
        </w:rPr>
        <w:br w:type="page"/>
      </w:r>
    </w:p>
    <w:tbl/>
    <w:tbl/>
    <w:tbl/>
    <w:tbl/>
    <w:tbl/>
    <w:p w:rsidR="00F2407D" w:rsidRPr="00D05178" w:rsidRDefault="00F2407D" w:rsidP="004E192B">
      <w:pPr>
        <w:spacing w:line="360" w:lineRule="auto"/>
        <w:jc w:val="center"/>
        <w:rPr>
          <w:lang w:val="en-US"/>
        </w:rPr>
      </w:pPr>
    </w:p>
    <w:p w:rsidR="00F2407D" w:rsidRPr="00D05178" w:rsidRDefault="00F2407D" w:rsidP="001F068E">
      <w:pPr>
        <w:spacing w:line="360" w:lineRule="auto"/>
        <w:jc w:val="center"/>
        <w:rPr>
          <w:lang w:val="en-US"/>
        </w:rPr>
      </w:pPr>
    </w:p>
    <w:p w:rsidR="00F2407D" w:rsidRPr="000E1191" w:rsidRDefault="00F2407D" w:rsidP="001F068E">
      <w:pPr>
        <w:spacing w:line="360" w:lineRule="auto"/>
        <w:jc w:val="center"/>
      </w:pPr>
      <w:r w:rsidRPr="000E1191">
        <w:t xml:space="preserve">Мониторинг результатов диагностического тестирования </w:t>
      </w:r>
    </w:p>
    <w:p w:rsidR="00F2407D" w:rsidRPr="000E1191" w:rsidRDefault="00F2407D" w:rsidP="001F068E">
      <w:pPr>
        <w:spacing w:line="360" w:lineRule="auto"/>
        <w:jc w:val="center"/>
      </w:pPr>
      <w:r w:rsidRPr="000E1191">
        <w:t xml:space="preserve">подготовлен</w:t>
      </w:r>
      <w:r w:rsidRPr="000E1191">
        <w:br/>
        <w:t xml:space="preserve">Научно-исследовательским институтом</w:t>
      </w:r>
      <w:r w:rsidRPr="000E1191">
        <w:br/>
        <w:t xml:space="preserve">мониторинга качества образования.</w:t>
      </w:r>
    </w:p>
    <w:p w:rsidR="00F2407D" w:rsidRPr="000E1191" w:rsidRDefault="00F2407D" w:rsidP="001F068E"/>
    <w:p w:rsidR="00F2407D" w:rsidRPr="000E1191" w:rsidRDefault="00F2407D" w:rsidP="001F068E">
      <w:pPr>
        <w:jc w:val="center"/>
      </w:pPr>
      <w:r w:rsidRPr="000E1191">
        <w:t xml:space="preserve">По представленным аналитическим материалам ждем Ваших предложений </w:t>
      </w:r>
      <w:r w:rsidRPr="000E1191">
        <w:br/>
        <w:t xml:space="preserve">по адресу:</w:t>
      </w:r>
    </w:p>
    <w:p w:rsidR="00F2407D" w:rsidRPr="000E1191" w:rsidRDefault="00F2407D" w:rsidP="001F068E">
      <w:pPr>
        <w:jc w:val="center"/>
      </w:pPr>
    </w:p>
    <w:p w:rsidR="00F2407D" w:rsidRPr="000E1191" w:rsidRDefault="00F2407D" w:rsidP="001F068E">
      <w:pPr>
        <w:jc w:val="center"/>
      </w:pPr>
      <w:r w:rsidRPr="000E1191">
        <w:t xml:space="preserve">424000, Республика Марий Эл, г. Йошкар-Ола, ул. Я. Эшпая, д. 155.</w:t>
      </w:r>
    </w:p>
    <w:p w:rsidR="00F2407D" w:rsidRPr="000E1191" w:rsidRDefault="00F2407D" w:rsidP="001F068E">
      <w:pPr>
        <w:jc w:val="center"/>
      </w:pPr>
    </w:p>
    <w:p w:rsidR="00F2407D" w:rsidRPr="000E1191" w:rsidRDefault="00F2407D" w:rsidP="001F068E">
      <w:pPr>
        <w:jc w:val="center"/>
      </w:pPr>
      <w:r w:rsidRPr="000E1191">
        <w:t xml:space="preserve">Телефоны: 8 (8362) 42-24-68.</w:t>
      </w:r>
    </w:p>
    <w:p w:rsidR="00F2407D" w:rsidRPr="000E1191" w:rsidRDefault="00F2407D" w:rsidP="001F068E">
      <w:pPr>
        <w:jc w:val="center"/>
      </w:pPr>
    </w:p>
    <w:p w:rsidR="00F2407D" w:rsidRPr="000E1191" w:rsidRDefault="00F2407D" w:rsidP="001F068E">
      <w:pPr>
        <w:jc w:val="center"/>
      </w:pPr>
      <w:hyperlink r:id="rId9" w:history="1">
        <w:r w:rsidRPr="000E1191">
          <w:rPr>
            <w:rStyle w:val="Hyperlink"/>
            <w:lang w:val="en-US"/>
          </w:rPr>
          <w:t xml:space="preserve">nii</w:t>
        </w:r>
        <w:r w:rsidRPr="000E1191">
          <w:rPr>
            <w:rStyle w:val="Hyperlink"/>
          </w:rPr>
          <w:t xml:space="preserve">.</w:t>
        </w:r>
        <w:r w:rsidRPr="000E1191">
          <w:rPr>
            <w:rStyle w:val="Hyperlink"/>
            <w:lang w:val="en-US"/>
          </w:rPr>
          <w:t xml:space="preserve">mko</w:t>
        </w:r>
        <w:r w:rsidRPr="000E1191">
          <w:rPr>
            <w:rStyle w:val="Hyperlink"/>
          </w:rPr>
          <w:t xml:space="preserve">@</w:t>
        </w:r>
        <w:r w:rsidRPr="000E1191">
          <w:rPr>
            <w:rStyle w:val="Hyperlink"/>
            <w:lang w:val="en-US"/>
          </w:rPr>
          <w:t xml:space="preserve">gmail</w:t>
        </w:r>
        <w:r w:rsidRPr="000E1191">
          <w:rPr>
            <w:rStyle w:val="Hyperlink"/>
          </w:rPr>
          <w:t xml:space="preserve">.</w:t>
        </w:r>
        <w:r w:rsidRPr="000E1191">
          <w:rPr>
            <w:rStyle w:val="Hyperlink"/>
            <w:lang w:val="en-US"/>
          </w:rPr>
          <w:t xml:space="preserve">com</w:t>
        </w:r>
      </w:hyperlink>
    </w:p>
    <w:p w:rsidR="00F2407D" w:rsidRPr="000E1191" w:rsidRDefault="00F2407D" w:rsidP="001F068E">
      <w:pPr>
        <w:jc w:val="center"/>
      </w:pPr>
    </w:p>
    <w:p w:rsidR="00F2407D" w:rsidRPr="000E1191" w:rsidRDefault="00F2407D" w:rsidP="001F068E">
      <w:pPr>
        <w:jc w:val="center"/>
      </w:pPr>
      <w:hyperlink r:id="rId10" w:history="1">
        <w:r w:rsidRPr="000E1191">
          <w:rPr>
            <w:rStyle w:val="Hyperlink"/>
            <w:lang w:val="en-US"/>
          </w:rPr>
          <w:t xml:space="preserve">www</w:t>
        </w:r>
        <w:r w:rsidRPr="000E1191">
          <w:rPr>
            <w:rStyle w:val="Hyperlink"/>
          </w:rPr>
          <w:t xml:space="preserve">.</w:t>
        </w:r>
        <w:r w:rsidRPr="000E1191">
          <w:rPr>
            <w:rStyle w:val="Hyperlink"/>
            <w:lang w:val="en-US"/>
          </w:rPr>
          <w:t xml:space="preserve">i</w:t>
        </w:r>
        <w:r w:rsidRPr="000E1191">
          <w:rPr>
            <w:rStyle w:val="Hyperlink"/>
          </w:rPr>
          <w:t xml:space="preserve">-</w:t>
        </w:r>
        <w:r w:rsidRPr="000E1191">
          <w:rPr>
            <w:rStyle w:val="Hyperlink"/>
            <w:lang w:val="en-US"/>
          </w:rPr>
          <w:t xml:space="preserve">exam</w:t>
        </w:r>
        <w:r w:rsidRPr="000E1191">
          <w:rPr>
            <w:rStyle w:val="Hyperlink"/>
          </w:rPr>
          <w:t xml:space="preserve">.</w:t>
        </w:r>
        <w:r w:rsidRPr="000E1191">
          <w:rPr>
            <w:rStyle w:val="Hyperlink"/>
            <w:lang w:val="en-US"/>
          </w:rPr>
          <w:t xml:space="preserve">ru</w:t>
        </w:r>
      </w:hyperlink>
    </w:p>
    <w:p w:rsidR="00F2407D" w:rsidRPr="000E1191" w:rsidRDefault="00F2407D">
      <w:pPr>
        <w:rPr>
          <w:rFonts w:ascii="Courier New" w:hAnsi="Courier New" w:cs="Courier New"/>
          <w:noProof/>
          <w:sz w:val="20"/>
          <w:szCs w:val="20"/>
        </w:rPr>
      </w:pPr>
    </w:p>
    <w:p w:rsidR="00F2407D" w:rsidRPr="000E1191" w:rsidRDefault="00F2407D">
      <w:pPr>
        <w:rPr>
          <w:rFonts w:ascii="Courier New" w:hAnsi="Courier New" w:cs="Courier New"/>
          <w:noProof/>
          <w:sz w:val="20"/>
          <w:szCs w:val="20"/>
        </w:rPr>
        <w:sectPr w:rsidR="00F2407D" w:rsidRPr="000E1191" w:rsidSect="007C3CEA">
          <w:footerReference w:type="default" r:id="rId11"/>
          <w:type w:val="continuous"/>
          <w:pgSz w:w="16838" w:h="11906" w:orient="landscape"/>
          <w:pgMar w:top="567" w:right="1134" w:bottom="567" w:left="1134" w:header="709" w:footer="709" w:gutter="0"/>
          <w:cols w:space="708"/>
          <w:titlePg/>
          <w:docGrid w:linePitch="360"/>
        </w:sectPr>
      </w:pPr>
    </w:p>
    <w:p w:rsidR="00F2407D" w:rsidRPr="000E1191" w:rsidRDefault="00F2407D" w:rsidP="009E58D4">
      <w:pPr>
        <w:rPr>
          <w:noProof/>
        </w:rPr>
      </w:pPr>
    </w:p>
    <w:sectPr w:rsidR="00F2407D" w:rsidRPr="000E1191" w:rsidSect="008128E7">
      <w:type w:val="continuous"/>
      <w:pgSz w:w="16838" w:h="11906" w:orient="landscape"/>
      <w:pgMar w:top="567" w:right="1134" w:bottom="567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2407D" w:rsidRDefault="00F2407D">
      <w:r>
        <w:separator/>
      </w:r>
    </w:p>
  </w:endnote>
  <w:endnote w:type="continuationSeparator" w:id="0">
    <w:p w:rsidR="00F2407D" w:rsidRDefault="00F2407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2407D" w:rsidRDefault="00F2407D" w:rsidP="007C3CEA">
    <w:pPr>
      <w:pStyle w:val="Footer"/>
      <w:framePr w:wrap="auto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>
      <w:rPr>
        <w:rStyle w:val="PageNumber"/>
        <w:noProof/>
      </w:rPr>
      <w:t>2</w:t>
    </w:r>
    <w:r>
      <w:rPr>
        <w:rStyle w:val="PageNumber"/>
      </w:rPr>
      <w:fldChar w:fldCharType="end"/>
    </w:r>
  </w:p>
  <w:p w:rsidR="00F2407D" w:rsidRDefault="00F2407D" w:rsidP="007C3CEA">
    <w:pPr>
      <w:pStyle w:val="Footer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2407D" w:rsidRDefault="00F2407D">
      <w:r>
        <w:separator/>
      </w:r>
    </w:p>
  </w:footnote>
  <w:footnote w:type="continuationSeparator" w:id="0">
    <w:p w:rsidR="00F2407D" w:rsidRDefault="00F2407D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B83BE8"/>
    <w:multiLevelType w:val="hybridMultilevel"/>
    <w:tmpl w:val="C694C640"/>
    <w:lvl w:ilvl="0" w:tplc="EFAC512C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cs="Symbol" w:hint="default"/>
        <w:sz w:val="22"/>
        <w:szCs w:val="22"/>
      </w:rPr>
    </w:lvl>
    <w:lvl w:ilvl="1" w:tplc="EFAC512C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  <w:sz w:val="22"/>
        <w:szCs w:val="22"/>
      </w:rPr>
    </w:lvl>
    <w:lvl w:ilvl="2" w:tplc="04190005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cs="Wingdings" w:hint="default"/>
      </w:rPr>
    </w:lvl>
  </w:abstractNum>
  <w:abstractNum w:abstractNumId="1">
    <w:nsid w:val="06366C0E"/>
    <w:multiLevelType w:val="multilevel"/>
    <w:tmpl w:val="0D84C99A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">
    <w:nsid w:val="0A7B43C4"/>
    <w:multiLevelType w:val="hybridMultilevel"/>
    <w:tmpl w:val="1A905034"/>
    <w:lvl w:ilvl="0" w:tplc="375C31A0">
      <w:start w:val="3"/>
      <w:numFmt w:val="decimal"/>
      <w:lvlText w:val="%1)"/>
      <w:lvlJc w:val="left"/>
      <w:pPr>
        <w:tabs>
          <w:tab w:val="num" w:pos="400"/>
        </w:tabs>
        <w:ind w:left="40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120"/>
        </w:tabs>
        <w:ind w:left="112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1840"/>
        </w:tabs>
        <w:ind w:left="184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560"/>
        </w:tabs>
        <w:ind w:left="256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280"/>
        </w:tabs>
        <w:ind w:left="328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000"/>
        </w:tabs>
        <w:ind w:left="4000" w:hanging="180"/>
      </w:pPr>
    </w:lvl>
    <w:lvl w:ilvl="6" w:tplc="0419000F">
      <w:start w:val="1"/>
      <w:numFmt w:val="decimal"/>
      <w:lvlText w:val="%7."/>
      <w:lvlJc w:val="left"/>
      <w:pPr>
        <w:tabs>
          <w:tab w:val="num" w:pos="4720"/>
        </w:tabs>
        <w:ind w:left="472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440"/>
        </w:tabs>
        <w:ind w:left="544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160"/>
        </w:tabs>
        <w:ind w:left="6160" w:hanging="180"/>
      </w:pPr>
    </w:lvl>
  </w:abstractNum>
  <w:abstractNum w:abstractNumId="3">
    <w:nsid w:val="0E557ED9"/>
    <w:multiLevelType w:val="multilevel"/>
    <w:tmpl w:val="84ECF356"/>
    <w:lvl w:ilvl="0">
      <w:start w:val="1"/>
      <w:numFmt w:val="decimal"/>
      <w:lvlText w:val="%1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4"/>
      <w:numFmt w:val="decimal"/>
      <w:lvlText w:val="%1.%2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50"/>
        </w:tabs>
        <w:ind w:left="10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4">
    <w:nsid w:val="1ECD6877"/>
    <w:multiLevelType w:val="multilevel"/>
    <w:tmpl w:val="D35E648E"/>
    <w:lvl w:ilvl="0">
      <w:start w:val="1"/>
      <w:numFmt w:val="decimal"/>
      <w:pStyle w:val="1"/>
      <w:lvlText w:val="%1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4"/>
      <w:numFmt w:val="decimal"/>
      <w:lvlText w:val="%1.%2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pStyle w:val="3"/>
      <w:lvlText w:val="%1.%2.%3."/>
      <w:lvlJc w:val="left"/>
      <w:pPr>
        <w:tabs>
          <w:tab w:val="num" w:pos="1050"/>
        </w:tabs>
        <w:ind w:left="10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5">
    <w:nsid w:val="214D4856"/>
    <w:multiLevelType w:val="multilevel"/>
    <w:tmpl w:val="07EEA5E0"/>
    <w:lvl w:ilvl="0">
      <w:start w:val="1"/>
      <w:numFmt w:val="decimal"/>
      <w:pStyle w:val="Heading1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Heading2"/>
      <w:lvlText w:val="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>
    <w:nsid w:val="2378655E"/>
    <w:multiLevelType w:val="hybridMultilevel"/>
    <w:tmpl w:val="F4E460F6"/>
    <w:lvl w:ilvl="0" w:tplc="FFFFFFFF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249A5C0A"/>
    <w:multiLevelType w:val="multilevel"/>
    <w:tmpl w:val="07EEA5E0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8">
    <w:nsid w:val="27CF60F1"/>
    <w:multiLevelType w:val="multilevel"/>
    <w:tmpl w:val="1DB02FD4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9">
    <w:nsid w:val="285F7E7A"/>
    <w:multiLevelType w:val="multilevel"/>
    <w:tmpl w:val="93CEE544"/>
    <w:lvl w:ilvl="0">
      <w:start w:val="1"/>
      <w:numFmt w:val="decimal"/>
      <w:lvlText w:val="%1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4"/>
      <w:numFmt w:val="decimal"/>
      <w:lvlText w:val="%1.%2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50"/>
        </w:tabs>
        <w:ind w:left="10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0">
    <w:nsid w:val="3412415B"/>
    <w:multiLevelType w:val="hybridMultilevel"/>
    <w:tmpl w:val="B93EFC5E"/>
    <w:lvl w:ilvl="0" w:tplc="0419001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cs="Wingdings" w:hint="default"/>
      </w:rPr>
    </w:lvl>
    <w:lvl w:ilvl="1" w:tplc="04190019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  <w:sz w:val="22"/>
        <w:szCs w:val="22"/>
      </w:rPr>
    </w:lvl>
    <w:lvl w:ilvl="2" w:tplc="0419001B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</w:rPr>
    </w:lvl>
    <w:lvl w:ilvl="3" w:tplc="0419000F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  <w:lvl w:ilvl="4" w:tplc="04190019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1B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</w:rPr>
    </w:lvl>
    <w:lvl w:ilvl="6" w:tplc="0419000F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</w:rPr>
    </w:lvl>
    <w:lvl w:ilvl="7" w:tplc="04190019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1B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cs="Wingdings" w:hint="default"/>
      </w:rPr>
    </w:lvl>
  </w:abstractNum>
  <w:abstractNum w:abstractNumId="11">
    <w:nsid w:val="36604A29"/>
    <w:multiLevelType w:val="multilevel"/>
    <w:tmpl w:val="F7D669D2"/>
    <w:lvl w:ilvl="0">
      <w:start w:val="1"/>
      <w:numFmt w:val="decimal"/>
      <w:pStyle w:val="10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ascii="Times New Roman" w:hAnsi="Times New Roman" w:cs="Times New Roman" w:hint="default"/>
        <w:sz w:val="28"/>
        <w:szCs w:val="28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ascii="Times New Roman" w:hAnsi="Times New Roman"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2">
    <w:nsid w:val="415C1680"/>
    <w:multiLevelType w:val="hybridMultilevel"/>
    <w:tmpl w:val="89786A54"/>
    <w:lvl w:ilvl="0" w:tplc="FFFFFFFF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49645583"/>
    <w:multiLevelType w:val="hybridMultilevel"/>
    <w:tmpl w:val="7E82D2D8"/>
    <w:lvl w:ilvl="0" w:tplc="0419000B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EFAC512C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698C6B07"/>
    <w:multiLevelType w:val="multilevel"/>
    <w:tmpl w:val="57909994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5">
    <w:nsid w:val="6DE10DF7"/>
    <w:multiLevelType w:val="multilevel"/>
    <w:tmpl w:val="0BEE283E"/>
    <w:lvl w:ilvl="0">
      <w:start w:val="1"/>
      <w:numFmt w:val="decimal"/>
      <w:lvlText w:val="%1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4"/>
      <w:numFmt w:val="decimal"/>
      <w:lvlText w:val="%1.%2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50"/>
        </w:tabs>
        <w:ind w:left="10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6">
    <w:nsid w:val="6EF62785"/>
    <w:multiLevelType w:val="multilevel"/>
    <w:tmpl w:val="07EEA5E0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7">
    <w:nsid w:val="7183702F"/>
    <w:multiLevelType w:val="hybridMultilevel"/>
    <w:tmpl w:val="63EE15DC"/>
    <w:lvl w:ilvl="0" w:tplc="0419000F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725920C5"/>
    <w:multiLevelType w:val="multilevel"/>
    <w:tmpl w:val="07EEA5E0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9">
    <w:nsid w:val="7A304BFE"/>
    <w:multiLevelType w:val="multilevel"/>
    <w:tmpl w:val="2E6EBAC8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0">
    <w:nsid w:val="7DB72443"/>
    <w:multiLevelType w:val="hybridMultilevel"/>
    <w:tmpl w:val="CC624DC4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num w:numId="1">
    <w:abstractNumId w:val="5"/>
  </w:num>
  <w:num w:numId="2">
    <w:abstractNumId w:val="4"/>
  </w:num>
  <w:num w:numId="3">
    <w:abstractNumId w:val="10"/>
  </w:num>
  <w:num w:numId="4">
    <w:abstractNumId w:val="0"/>
  </w:num>
  <w:num w:numId="5">
    <w:abstractNumId w:val="13"/>
  </w:num>
  <w:num w:numId="6">
    <w:abstractNumId w:val="4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4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9"/>
  </w:num>
  <w:num w:numId="9">
    <w:abstractNumId w:val="15"/>
  </w:num>
  <w:num w:numId="10">
    <w:abstractNumId w:val="3"/>
  </w:num>
  <w:num w:numId="1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20"/>
  </w:num>
  <w:num w:numId="13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2"/>
  </w:num>
  <w:num w:numId="15">
    <w:abstractNumId w:val="6"/>
  </w:num>
  <w:num w:numId="16">
    <w:abstractNumId w:val="17"/>
  </w:num>
  <w:num w:numId="17">
    <w:abstractNumId w:val="8"/>
  </w:num>
  <w:num w:numId="18">
    <w:abstractNumId w:val="14"/>
  </w:num>
  <w:num w:numId="19">
    <w:abstractNumId w:val="1"/>
  </w:num>
  <w:num w:numId="20">
    <w:abstractNumId w:val="19"/>
  </w:num>
  <w:num w:numId="21">
    <w:abstractNumId w:val="11"/>
  </w:num>
  <w:num w:numId="22">
    <w:abstractNumId w:val="7"/>
  </w:num>
  <w:num w:numId="23">
    <w:abstractNumId w:val="16"/>
  </w:num>
  <w:num w:numId="24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defaultTabStop w:val="709"/>
  <w:doNotHyphenateCaps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6063E9"/>
    <w:rsid w:val="00000B7E"/>
    <w:rsid w:val="00000B8A"/>
    <w:rsid w:val="000017B4"/>
    <w:rsid w:val="00001E24"/>
    <w:rsid w:val="00002864"/>
    <w:rsid w:val="000028D5"/>
    <w:rsid w:val="00002A2F"/>
    <w:rsid w:val="00005FB2"/>
    <w:rsid w:val="00006A16"/>
    <w:rsid w:val="00006EB8"/>
    <w:rsid w:val="000076FD"/>
    <w:rsid w:val="00011A76"/>
    <w:rsid w:val="0001263B"/>
    <w:rsid w:val="000126B5"/>
    <w:rsid w:val="00013880"/>
    <w:rsid w:val="0001464C"/>
    <w:rsid w:val="00017D94"/>
    <w:rsid w:val="00022BCE"/>
    <w:rsid w:val="00022C84"/>
    <w:rsid w:val="000247E1"/>
    <w:rsid w:val="00024B10"/>
    <w:rsid w:val="0002799C"/>
    <w:rsid w:val="00030773"/>
    <w:rsid w:val="000316BB"/>
    <w:rsid w:val="000333EA"/>
    <w:rsid w:val="00040BBB"/>
    <w:rsid w:val="00041002"/>
    <w:rsid w:val="000420A2"/>
    <w:rsid w:val="00042131"/>
    <w:rsid w:val="000422B5"/>
    <w:rsid w:val="000425E2"/>
    <w:rsid w:val="00043CB6"/>
    <w:rsid w:val="000441EA"/>
    <w:rsid w:val="000447AA"/>
    <w:rsid w:val="000459B4"/>
    <w:rsid w:val="00045D58"/>
    <w:rsid w:val="00045FDD"/>
    <w:rsid w:val="00047D18"/>
    <w:rsid w:val="00050EF1"/>
    <w:rsid w:val="00052D40"/>
    <w:rsid w:val="00055673"/>
    <w:rsid w:val="00056BB9"/>
    <w:rsid w:val="00057142"/>
    <w:rsid w:val="000574E6"/>
    <w:rsid w:val="000605E8"/>
    <w:rsid w:val="000618BD"/>
    <w:rsid w:val="00061C83"/>
    <w:rsid w:val="00062EDB"/>
    <w:rsid w:val="0006305C"/>
    <w:rsid w:val="00063B21"/>
    <w:rsid w:val="000647AA"/>
    <w:rsid w:val="000647E9"/>
    <w:rsid w:val="0006571D"/>
    <w:rsid w:val="00065897"/>
    <w:rsid w:val="00067D45"/>
    <w:rsid w:val="00070FF1"/>
    <w:rsid w:val="0007167E"/>
    <w:rsid w:val="000748FB"/>
    <w:rsid w:val="0007721A"/>
    <w:rsid w:val="0008044E"/>
    <w:rsid w:val="000813A6"/>
    <w:rsid w:val="00085176"/>
    <w:rsid w:val="00085D7B"/>
    <w:rsid w:val="0008762D"/>
    <w:rsid w:val="00090E18"/>
    <w:rsid w:val="00091583"/>
    <w:rsid w:val="0009564A"/>
    <w:rsid w:val="00096EFD"/>
    <w:rsid w:val="000A01E5"/>
    <w:rsid w:val="000A08EC"/>
    <w:rsid w:val="000A0ADB"/>
    <w:rsid w:val="000A356A"/>
    <w:rsid w:val="000A405F"/>
    <w:rsid w:val="000A574A"/>
    <w:rsid w:val="000A60AA"/>
    <w:rsid w:val="000A7EC7"/>
    <w:rsid w:val="000B178F"/>
    <w:rsid w:val="000B22A3"/>
    <w:rsid w:val="000B41DA"/>
    <w:rsid w:val="000C0552"/>
    <w:rsid w:val="000C1F4A"/>
    <w:rsid w:val="000C24E9"/>
    <w:rsid w:val="000C2E9D"/>
    <w:rsid w:val="000C32C0"/>
    <w:rsid w:val="000C457B"/>
    <w:rsid w:val="000C7688"/>
    <w:rsid w:val="000D0E44"/>
    <w:rsid w:val="000D4459"/>
    <w:rsid w:val="000D4EC5"/>
    <w:rsid w:val="000D58CE"/>
    <w:rsid w:val="000D7819"/>
    <w:rsid w:val="000E1191"/>
    <w:rsid w:val="000E2F0D"/>
    <w:rsid w:val="000E3611"/>
    <w:rsid w:val="000E4359"/>
    <w:rsid w:val="000E6BCD"/>
    <w:rsid w:val="000E6F2E"/>
    <w:rsid w:val="000E7DFE"/>
    <w:rsid w:val="000F1673"/>
    <w:rsid w:val="000F1E06"/>
    <w:rsid w:val="00100B9A"/>
    <w:rsid w:val="00101A14"/>
    <w:rsid w:val="00102265"/>
    <w:rsid w:val="001037C9"/>
    <w:rsid w:val="001042C8"/>
    <w:rsid w:val="00105D50"/>
    <w:rsid w:val="00106127"/>
    <w:rsid w:val="0010702B"/>
    <w:rsid w:val="00107433"/>
    <w:rsid w:val="00107563"/>
    <w:rsid w:val="00107FAC"/>
    <w:rsid w:val="00110445"/>
    <w:rsid w:val="0011084D"/>
    <w:rsid w:val="00110E11"/>
    <w:rsid w:val="00112710"/>
    <w:rsid w:val="00113689"/>
    <w:rsid w:val="00113B0F"/>
    <w:rsid w:val="00113FF0"/>
    <w:rsid w:val="001140A1"/>
    <w:rsid w:val="00115D3E"/>
    <w:rsid w:val="00117F9C"/>
    <w:rsid w:val="00120776"/>
    <w:rsid w:val="00120EFA"/>
    <w:rsid w:val="001214C1"/>
    <w:rsid w:val="00127563"/>
    <w:rsid w:val="00127AAF"/>
    <w:rsid w:val="001308C5"/>
    <w:rsid w:val="001328FE"/>
    <w:rsid w:val="00133127"/>
    <w:rsid w:val="001354A2"/>
    <w:rsid w:val="00136EF2"/>
    <w:rsid w:val="00140777"/>
    <w:rsid w:val="00143DAB"/>
    <w:rsid w:val="0014467B"/>
    <w:rsid w:val="0014648F"/>
    <w:rsid w:val="00146683"/>
    <w:rsid w:val="00146E69"/>
    <w:rsid w:val="00147081"/>
    <w:rsid w:val="001471C1"/>
    <w:rsid w:val="00147B55"/>
    <w:rsid w:val="00147F6D"/>
    <w:rsid w:val="001504C3"/>
    <w:rsid w:val="00150710"/>
    <w:rsid w:val="00151D7A"/>
    <w:rsid w:val="0015301D"/>
    <w:rsid w:val="00153F01"/>
    <w:rsid w:val="00154DE8"/>
    <w:rsid w:val="00155537"/>
    <w:rsid w:val="0015580F"/>
    <w:rsid w:val="001560A3"/>
    <w:rsid w:val="00156F4B"/>
    <w:rsid w:val="00161844"/>
    <w:rsid w:val="00161D96"/>
    <w:rsid w:val="00167B36"/>
    <w:rsid w:val="0017374C"/>
    <w:rsid w:val="0017458A"/>
    <w:rsid w:val="0017758D"/>
    <w:rsid w:val="00177D11"/>
    <w:rsid w:val="00182AC4"/>
    <w:rsid w:val="00182F62"/>
    <w:rsid w:val="00183A81"/>
    <w:rsid w:val="001850FD"/>
    <w:rsid w:val="0018645A"/>
    <w:rsid w:val="00187858"/>
    <w:rsid w:val="00190970"/>
    <w:rsid w:val="0019129A"/>
    <w:rsid w:val="00193163"/>
    <w:rsid w:val="00193DA0"/>
    <w:rsid w:val="00194156"/>
    <w:rsid w:val="001A173E"/>
    <w:rsid w:val="001A1C00"/>
    <w:rsid w:val="001A284F"/>
    <w:rsid w:val="001A54AE"/>
    <w:rsid w:val="001A553D"/>
    <w:rsid w:val="001A6FEC"/>
    <w:rsid w:val="001A7D31"/>
    <w:rsid w:val="001A7FCF"/>
    <w:rsid w:val="001B093F"/>
    <w:rsid w:val="001B0B0C"/>
    <w:rsid w:val="001B51F2"/>
    <w:rsid w:val="001B562F"/>
    <w:rsid w:val="001B581A"/>
    <w:rsid w:val="001B7434"/>
    <w:rsid w:val="001B78C2"/>
    <w:rsid w:val="001B7B4E"/>
    <w:rsid w:val="001B7FD7"/>
    <w:rsid w:val="001C1870"/>
    <w:rsid w:val="001C1C73"/>
    <w:rsid w:val="001C217C"/>
    <w:rsid w:val="001C294B"/>
    <w:rsid w:val="001C4A2F"/>
    <w:rsid w:val="001C5C34"/>
    <w:rsid w:val="001C60F1"/>
    <w:rsid w:val="001C690C"/>
    <w:rsid w:val="001D1494"/>
    <w:rsid w:val="001D2F4E"/>
    <w:rsid w:val="001D3058"/>
    <w:rsid w:val="001D342B"/>
    <w:rsid w:val="001D4004"/>
    <w:rsid w:val="001D7058"/>
    <w:rsid w:val="001D7C3D"/>
    <w:rsid w:val="001E0CCE"/>
    <w:rsid w:val="001E4A16"/>
    <w:rsid w:val="001E4B1B"/>
    <w:rsid w:val="001E5FDD"/>
    <w:rsid w:val="001E6570"/>
    <w:rsid w:val="001F068E"/>
    <w:rsid w:val="001F0DE1"/>
    <w:rsid w:val="001F1554"/>
    <w:rsid w:val="001F3099"/>
    <w:rsid w:val="001F3B18"/>
    <w:rsid w:val="001F475C"/>
    <w:rsid w:val="001F5170"/>
    <w:rsid w:val="001F51EA"/>
    <w:rsid w:val="001F5A67"/>
    <w:rsid w:val="0020007D"/>
    <w:rsid w:val="002017C6"/>
    <w:rsid w:val="00202FB6"/>
    <w:rsid w:val="002039E9"/>
    <w:rsid w:val="00204231"/>
    <w:rsid w:val="002051DA"/>
    <w:rsid w:val="00206AB1"/>
    <w:rsid w:val="0021050A"/>
    <w:rsid w:val="00210FC9"/>
    <w:rsid w:val="002137B5"/>
    <w:rsid w:val="00216274"/>
    <w:rsid w:val="00216E10"/>
    <w:rsid w:val="0022031D"/>
    <w:rsid w:val="00224716"/>
    <w:rsid w:val="00225472"/>
    <w:rsid w:val="00226306"/>
    <w:rsid w:val="002264C4"/>
    <w:rsid w:val="00227826"/>
    <w:rsid w:val="00227F3C"/>
    <w:rsid w:val="002342BC"/>
    <w:rsid w:val="00234581"/>
    <w:rsid w:val="002348AA"/>
    <w:rsid w:val="002348B5"/>
    <w:rsid w:val="00235442"/>
    <w:rsid w:val="00235A73"/>
    <w:rsid w:val="00236D69"/>
    <w:rsid w:val="00236F30"/>
    <w:rsid w:val="002402FD"/>
    <w:rsid w:val="00242E0A"/>
    <w:rsid w:val="00243989"/>
    <w:rsid w:val="00243FCC"/>
    <w:rsid w:val="002443F4"/>
    <w:rsid w:val="00244BDE"/>
    <w:rsid w:val="002454D4"/>
    <w:rsid w:val="00245709"/>
    <w:rsid w:val="00247447"/>
    <w:rsid w:val="00250B60"/>
    <w:rsid w:val="00252B0E"/>
    <w:rsid w:val="00252D2B"/>
    <w:rsid w:val="002546C5"/>
    <w:rsid w:val="00255ED8"/>
    <w:rsid w:val="00260147"/>
    <w:rsid w:val="002605C3"/>
    <w:rsid w:val="00260AC9"/>
    <w:rsid w:val="00260E6B"/>
    <w:rsid w:val="00261730"/>
    <w:rsid w:val="00261BF4"/>
    <w:rsid w:val="00261DC1"/>
    <w:rsid w:val="0026494A"/>
    <w:rsid w:val="002669EF"/>
    <w:rsid w:val="0027034A"/>
    <w:rsid w:val="00270ED2"/>
    <w:rsid w:val="0027208F"/>
    <w:rsid w:val="002734B0"/>
    <w:rsid w:val="00273B28"/>
    <w:rsid w:val="00274D98"/>
    <w:rsid w:val="00276194"/>
    <w:rsid w:val="002763B5"/>
    <w:rsid w:val="002767FB"/>
    <w:rsid w:val="0028030B"/>
    <w:rsid w:val="002811FE"/>
    <w:rsid w:val="002820A6"/>
    <w:rsid w:val="00282DEE"/>
    <w:rsid w:val="00285A26"/>
    <w:rsid w:val="002862ED"/>
    <w:rsid w:val="00287295"/>
    <w:rsid w:val="00292B6B"/>
    <w:rsid w:val="002958AD"/>
    <w:rsid w:val="00297031"/>
    <w:rsid w:val="002A0822"/>
    <w:rsid w:val="002A43C7"/>
    <w:rsid w:val="002A5A22"/>
    <w:rsid w:val="002A5E7B"/>
    <w:rsid w:val="002B10A6"/>
    <w:rsid w:val="002B1582"/>
    <w:rsid w:val="002B1810"/>
    <w:rsid w:val="002B2157"/>
    <w:rsid w:val="002B29E7"/>
    <w:rsid w:val="002B470D"/>
    <w:rsid w:val="002B6038"/>
    <w:rsid w:val="002B791C"/>
    <w:rsid w:val="002C04F3"/>
    <w:rsid w:val="002C14D8"/>
    <w:rsid w:val="002C27FF"/>
    <w:rsid w:val="002C4137"/>
    <w:rsid w:val="002C6254"/>
    <w:rsid w:val="002D0967"/>
    <w:rsid w:val="002D0DA3"/>
    <w:rsid w:val="002D3038"/>
    <w:rsid w:val="002D3C90"/>
    <w:rsid w:val="002D4AAC"/>
    <w:rsid w:val="002D5670"/>
    <w:rsid w:val="002D56CF"/>
    <w:rsid w:val="002D5F23"/>
    <w:rsid w:val="002D5FF7"/>
    <w:rsid w:val="002D7766"/>
    <w:rsid w:val="002E1AF0"/>
    <w:rsid w:val="002E2CAD"/>
    <w:rsid w:val="002E44CC"/>
    <w:rsid w:val="002E52EC"/>
    <w:rsid w:val="002E5BF8"/>
    <w:rsid w:val="002E6B8F"/>
    <w:rsid w:val="002F4042"/>
    <w:rsid w:val="002F430D"/>
    <w:rsid w:val="002F5222"/>
    <w:rsid w:val="00300A59"/>
    <w:rsid w:val="00302031"/>
    <w:rsid w:val="00304215"/>
    <w:rsid w:val="003051B3"/>
    <w:rsid w:val="003060C0"/>
    <w:rsid w:val="003062C7"/>
    <w:rsid w:val="00306947"/>
    <w:rsid w:val="00306F33"/>
    <w:rsid w:val="003070CB"/>
    <w:rsid w:val="00307B88"/>
    <w:rsid w:val="00310A87"/>
    <w:rsid w:val="00311139"/>
    <w:rsid w:val="00313261"/>
    <w:rsid w:val="0031353A"/>
    <w:rsid w:val="00314870"/>
    <w:rsid w:val="00314D43"/>
    <w:rsid w:val="003168AA"/>
    <w:rsid w:val="00316A0C"/>
    <w:rsid w:val="00316B32"/>
    <w:rsid w:val="00317E7A"/>
    <w:rsid w:val="003221EE"/>
    <w:rsid w:val="003260B6"/>
    <w:rsid w:val="00326E56"/>
    <w:rsid w:val="00327C63"/>
    <w:rsid w:val="00330B69"/>
    <w:rsid w:val="00332B93"/>
    <w:rsid w:val="00332E79"/>
    <w:rsid w:val="00333232"/>
    <w:rsid w:val="0033352E"/>
    <w:rsid w:val="00334150"/>
    <w:rsid w:val="003355A0"/>
    <w:rsid w:val="0034079F"/>
    <w:rsid w:val="00340EF8"/>
    <w:rsid w:val="003426C6"/>
    <w:rsid w:val="00342D95"/>
    <w:rsid w:val="003444D9"/>
    <w:rsid w:val="00345DA0"/>
    <w:rsid w:val="00346CC8"/>
    <w:rsid w:val="003508D1"/>
    <w:rsid w:val="003508F7"/>
    <w:rsid w:val="003518D5"/>
    <w:rsid w:val="00352992"/>
    <w:rsid w:val="003546C5"/>
    <w:rsid w:val="00355A30"/>
    <w:rsid w:val="00360F5B"/>
    <w:rsid w:val="0036110F"/>
    <w:rsid w:val="00362180"/>
    <w:rsid w:val="00362361"/>
    <w:rsid w:val="00362C5D"/>
    <w:rsid w:val="00363E12"/>
    <w:rsid w:val="003649EE"/>
    <w:rsid w:val="00364B78"/>
    <w:rsid w:val="00370806"/>
    <w:rsid w:val="00371C34"/>
    <w:rsid w:val="00372BFD"/>
    <w:rsid w:val="00374958"/>
    <w:rsid w:val="003763A5"/>
    <w:rsid w:val="003771AE"/>
    <w:rsid w:val="00377A91"/>
    <w:rsid w:val="00380442"/>
    <w:rsid w:val="003805A9"/>
    <w:rsid w:val="003807FD"/>
    <w:rsid w:val="003822C5"/>
    <w:rsid w:val="003824C8"/>
    <w:rsid w:val="00382CBA"/>
    <w:rsid w:val="003839E4"/>
    <w:rsid w:val="003862C6"/>
    <w:rsid w:val="00386C35"/>
    <w:rsid w:val="0039001C"/>
    <w:rsid w:val="00391751"/>
    <w:rsid w:val="0039209C"/>
    <w:rsid w:val="00392AB3"/>
    <w:rsid w:val="00392D6C"/>
    <w:rsid w:val="00393F92"/>
    <w:rsid w:val="00395C68"/>
    <w:rsid w:val="00396A23"/>
    <w:rsid w:val="00396F92"/>
    <w:rsid w:val="003A0345"/>
    <w:rsid w:val="003A2933"/>
    <w:rsid w:val="003A54C0"/>
    <w:rsid w:val="003A64A9"/>
    <w:rsid w:val="003A78E5"/>
    <w:rsid w:val="003B0F2C"/>
    <w:rsid w:val="003B1A42"/>
    <w:rsid w:val="003B2AB6"/>
    <w:rsid w:val="003B3E93"/>
    <w:rsid w:val="003B4CC6"/>
    <w:rsid w:val="003B4EF1"/>
    <w:rsid w:val="003C0284"/>
    <w:rsid w:val="003C13CB"/>
    <w:rsid w:val="003C1806"/>
    <w:rsid w:val="003C337D"/>
    <w:rsid w:val="003C3649"/>
    <w:rsid w:val="003C4B0E"/>
    <w:rsid w:val="003C4B2D"/>
    <w:rsid w:val="003C690E"/>
    <w:rsid w:val="003C71D7"/>
    <w:rsid w:val="003D19C3"/>
    <w:rsid w:val="003D1A12"/>
    <w:rsid w:val="003D2458"/>
    <w:rsid w:val="003D43D6"/>
    <w:rsid w:val="003D59DE"/>
    <w:rsid w:val="003D5BBD"/>
    <w:rsid w:val="003D5BDC"/>
    <w:rsid w:val="003D685C"/>
    <w:rsid w:val="003D6B4A"/>
    <w:rsid w:val="003D7399"/>
    <w:rsid w:val="003E04B5"/>
    <w:rsid w:val="003E1ACB"/>
    <w:rsid w:val="003E1CCE"/>
    <w:rsid w:val="003E3709"/>
    <w:rsid w:val="003E5BD8"/>
    <w:rsid w:val="003E7451"/>
    <w:rsid w:val="003F0896"/>
    <w:rsid w:val="003F0D3B"/>
    <w:rsid w:val="003F10F0"/>
    <w:rsid w:val="003F22AF"/>
    <w:rsid w:val="003F43E2"/>
    <w:rsid w:val="003F49FE"/>
    <w:rsid w:val="003F580D"/>
    <w:rsid w:val="003F5A5E"/>
    <w:rsid w:val="003F5B1A"/>
    <w:rsid w:val="003F6F17"/>
    <w:rsid w:val="0040004E"/>
    <w:rsid w:val="004013A1"/>
    <w:rsid w:val="004013D3"/>
    <w:rsid w:val="00401F15"/>
    <w:rsid w:val="004060E4"/>
    <w:rsid w:val="00406859"/>
    <w:rsid w:val="00410EE3"/>
    <w:rsid w:val="00412D9D"/>
    <w:rsid w:val="00414347"/>
    <w:rsid w:val="004143AE"/>
    <w:rsid w:val="00415013"/>
    <w:rsid w:val="004152FF"/>
    <w:rsid w:val="004156F7"/>
    <w:rsid w:val="00416A0A"/>
    <w:rsid w:val="004171FC"/>
    <w:rsid w:val="00417621"/>
    <w:rsid w:val="00420357"/>
    <w:rsid w:val="004227DC"/>
    <w:rsid w:val="00423326"/>
    <w:rsid w:val="00425F84"/>
    <w:rsid w:val="00426F18"/>
    <w:rsid w:val="00431968"/>
    <w:rsid w:val="004333E2"/>
    <w:rsid w:val="00433D90"/>
    <w:rsid w:val="00433EDB"/>
    <w:rsid w:val="0043587B"/>
    <w:rsid w:val="0043616C"/>
    <w:rsid w:val="00437A63"/>
    <w:rsid w:val="004417F0"/>
    <w:rsid w:val="004419B9"/>
    <w:rsid w:val="00442382"/>
    <w:rsid w:val="0044346D"/>
    <w:rsid w:val="0044372A"/>
    <w:rsid w:val="00444A0D"/>
    <w:rsid w:val="0044587E"/>
    <w:rsid w:val="00447C07"/>
    <w:rsid w:val="00450639"/>
    <w:rsid w:val="00450FA5"/>
    <w:rsid w:val="004526B3"/>
    <w:rsid w:val="00452C45"/>
    <w:rsid w:val="0045454E"/>
    <w:rsid w:val="004559BC"/>
    <w:rsid w:val="00455EB4"/>
    <w:rsid w:val="00461EA1"/>
    <w:rsid w:val="00463579"/>
    <w:rsid w:val="00463B92"/>
    <w:rsid w:val="0046536E"/>
    <w:rsid w:val="00467AA3"/>
    <w:rsid w:val="00467B4C"/>
    <w:rsid w:val="004700B5"/>
    <w:rsid w:val="00474590"/>
    <w:rsid w:val="0047583B"/>
    <w:rsid w:val="0047650B"/>
    <w:rsid w:val="00476C5D"/>
    <w:rsid w:val="00480301"/>
    <w:rsid w:val="00481444"/>
    <w:rsid w:val="00481ABD"/>
    <w:rsid w:val="00481DD7"/>
    <w:rsid w:val="004841FE"/>
    <w:rsid w:val="004851F4"/>
    <w:rsid w:val="004873A5"/>
    <w:rsid w:val="004874E2"/>
    <w:rsid w:val="004925EF"/>
    <w:rsid w:val="00494955"/>
    <w:rsid w:val="0049506F"/>
    <w:rsid w:val="0049587D"/>
    <w:rsid w:val="004967B6"/>
    <w:rsid w:val="00496964"/>
    <w:rsid w:val="004A036C"/>
    <w:rsid w:val="004A2EB2"/>
    <w:rsid w:val="004A7C43"/>
    <w:rsid w:val="004B3C0D"/>
    <w:rsid w:val="004B4212"/>
    <w:rsid w:val="004B69AD"/>
    <w:rsid w:val="004B6DFC"/>
    <w:rsid w:val="004C0438"/>
    <w:rsid w:val="004C2F33"/>
    <w:rsid w:val="004C3A24"/>
    <w:rsid w:val="004C5860"/>
    <w:rsid w:val="004C5C91"/>
    <w:rsid w:val="004C663B"/>
    <w:rsid w:val="004C670B"/>
    <w:rsid w:val="004C6E02"/>
    <w:rsid w:val="004D12D3"/>
    <w:rsid w:val="004D2AF7"/>
    <w:rsid w:val="004E0399"/>
    <w:rsid w:val="004E04A3"/>
    <w:rsid w:val="004E0CAD"/>
    <w:rsid w:val="004E192B"/>
    <w:rsid w:val="004E1DAE"/>
    <w:rsid w:val="004E48DD"/>
    <w:rsid w:val="004E6E73"/>
    <w:rsid w:val="004E76A3"/>
    <w:rsid w:val="004E7B8B"/>
    <w:rsid w:val="004F1C6D"/>
    <w:rsid w:val="004F24DD"/>
    <w:rsid w:val="004F3AB1"/>
    <w:rsid w:val="004F549A"/>
    <w:rsid w:val="005064AC"/>
    <w:rsid w:val="00507263"/>
    <w:rsid w:val="00507B81"/>
    <w:rsid w:val="00511012"/>
    <w:rsid w:val="00511B04"/>
    <w:rsid w:val="005125EC"/>
    <w:rsid w:val="00512629"/>
    <w:rsid w:val="00514514"/>
    <w:rsid w:val="00516552"/>
    <w:rsid w:val="0051788E"/>
    <w:rsid w:val="005201ED"/>
    <w:rsid w:val="00520F8C"/>
    <w:rsid w:val="00521FB3"/>
    <w:rsid w:val="00523A2E"/>
    <w:rsid w:val="00523AA0"/>
    <w:rsid w:val="0052455C"/>
    <w:rsid w:val="00525356"/>
    <w:rsid w:val="00526308"/>
    <w:rsid w:val="00526A0E"/>
    <w:rsid w:val="005307CF"/>
    <w:rsid w:val="0053101F"/>
    <w:rsid w:val="00531CE1"/>
    <w:rsid w:val="005344D4"/>
    <w:rsid w:val="00536A6E"/>
    <w:rsid w:val="00536E8C"/>
    <w:rsid w:val="0053774F"/>
    <w:rsid w:val="00541CB5"/>
    <w:rsid w:val="00542CBC"/>
    <w:rsid w:val="005430F1"/>
    <w:rsid w:val="00543480"/>
    <w:rsid w:val="00544BC8"/>
    <w:rsid w:val="0054648D"/>
    <w:rsid w:val="00546798"/>
    <w:rsid w:val="00550549"/>
    <w:rsid w:val="00551497"/>
    <w:rsid w:val="00551728"/>
    <w:rsid w:val="00551FE7"/>
    <w:rsid w:val="005525C3"/>
    <w:rsid w:val="0055673C"/>
    <w:rsid w:val="00557619"/>
    <w:rsid w:val="00557CB7"/>
    <w:rsid w:val="00557DFF"/>
    <w:rsid w:val="00560409"/>
    <w:rsid w:val="00563D1E"/>
    <w:rsid w:val="0056767C"/>
    <w:rsid w:val="00567724"/>
    <w:rsid w:val="00570DC1"/>
    <w:rsid w:val="0057147C"/>
    <w:rsid w:val="0057202B"/>
    <w:rsid w:val="005721E8"/>
    <w:rsid w:val="005760B6"/>
    <w:rsid w:val="0058017C"/>
    <w:rsid w:val="0058151C"/>
    <w:rsid w:val="00582560"/>
    <w:rsid w:val="0058320D"/>
    <w:rsid w:val="005840F8"/>
    <w:rsid w:val="00586F0C"/>
    <w:rsid w:val="00590147"/>
    <w:rsid w:val="00590EFC"/>
    <w:rsid w:val="005912DD"/>
    <w:rsid w:val="005942DB"/>
    <w:rsid w:val="005965F2"/>
    <w:rsid w:val="00597052"/>
    <w:rsid w:val="00597C1C"/>
    <w:rsid w:val="005A1036"/>
    <w:rsid w:val="005A1D06"/>
    <w:rsid w:val="005A1E95"/>
    <w:rsid w:val="005A3F06"/>
    <w:rsid w:val="005A3F51"/>
    <w:rsid w:val="005A4381"/>
    <w:rsid w:val="005A48A3"/>
    <w:rsid w:val="005A5561"/>
    <w:rsid w:val="005A695D"/>
    <w:rsid w:val="005A7ADD"/>
    <w:rsid w:val="005B1283"/>
    <w:rsid w:val="005B1975"/>
    <w:rsid w:val="005B1C53"/>
    <w:rsid w:val="005B1F05"/>
    <w:rsid w:val="005B32B2"/>
    <w:rsid w:val="005B4602"/>
    <w:rsid w:val="005B46BE"/>
    <w:rsid w:val="005B46E6"/>
    <w:rsid w:val="005B7EEC"/>
    <w:rsid w:val="005C0CEB"/>
    <w:rsid w:val="005C0D31"/>
    <w:rsid w:val="005C1C9F"/>
    <w:rsid w:val="005C2A40"/>
    <w:rsid w:val="005C4177"/>
    <w:rsid w:val="005C5501"/>
    <w:rsid w:val="005C5F88"/>
    <w:rsid w:val="005C6309"/>
    <w:rsid w:val="005C6452"/>
    <w:rsid w:val="005C7090"/>
    <w:rsid w:val="005D22B6"/>
    <w:rsid w:val="005D360D"/>
    <w:rsid w:val="005D406E"/>
    <w:rsid w:val="005D4102"/>
    <w:rsid w:val="005D4DFE"/>
    <w:rsid w:val="005D52DA"/>
    <w:rsid w:val="005D5A6D"/>
    <w:rsid w:val="005D5D5F"/>
    <w:rsid w:val="005D5F97"/>
    <w:rsid w:val="005D6875"/>
    <w:rsid w:val="005D6EF1"/>
    <w:rsid w:val="005D742A"/>
    <w:rsid w:val="005D76F7"/>
    <w:rsid w:val="005E15B3"/>
    <w:rsid w:val="005E22E6"/>
    <w:rsid w:val="005E28C0"/>
    <w:rsid w:val="005E33A8"/>
    <w:rsid w:val="005E35CF"/>
    <w:rsid w:val="005E3F80"/>
    <w:rsid w:val="005E4D80"/>
    <w:rsid w:val="005E5375"/>
    <w:rsid w:val="005E6B1A"/>
    <w:rsid w:val="005E6DD9"/>
    <w:rsid w:val="005F0282"/>
    <w:rsid w:val="005F05F1"/>
    <w:rsid w:val="005F1C76"/>
    <w:rsid w:val="005F290F"/>
    <w:rsid w:val="005F30E4"/>
    <w:rsid w:val="005F3A1B"/>
    <w:rsid w:val="005F3B63"/>
    <w:rsid w:val="005F4090"/>
    <w:rsid w:val="005F5BDD"/>
    <w:rsid w:val="005F5D2F"/>
    <w:rsid w:val="005F66B7"/>
    <w:rsid w:val="00600660"/>
    <w:rsid w:val="00601387"/>
    <w:rsid w:val="00601AB3"/>
    <w:rsid w:val="00602BE1"/>
    <w:rsid w:val="006059B8"/>
    <w:rsid w:val="006063E9"/>
    <w:rsid w:val="00606481"/>
    <w:rsid w:val="00611BE9"/>
    <w:rsid w:val="00613054"/>
    <w:rsid w:val="00613A24"/>
    <w:rsid w:val="00613BF5"/>
    <w:rsid w:val="006144D0"/>
    <w:rsid w:val="006147B5"/>
    <w:rsid w:val="00614CB6"/>
    <w:rsid w:val="00615D2F"/>
    <w:rsid w:val="00623A0C"/>
    <w:rsid w:val="00624665"/>
    <w:rsid w:val="00626720"/>
    <w:rsid w:val="00627C53"/>
    <w:rsid w:val="00627D0C"/>
    <w:rsid w:val="006303EA"/>
    <w:rsid w:val="006339AC"/>
    <w:rsid w:val="00635F82"/>
    <w:rsid w:val="0064018F"/>
    <w:rsid w:val="00641E6C"/>
    <w:rsid w:val="006429DE"/>
    <w:rsid w:val="00643765"/>
    <w:rsid w:val="0064391B"/>
    <w:rsid w:val="006441C1"/>
    <w:rsid w:val="006458EB"/>
    <w:rsid w:val="00646776"/>
    <w:rsid w:val="00646C44"/>
    <w:rsid w:val="00650308"/>
    <w:rsid w:val="00650A94"/>
    <w:rsid w:val="0065143E"/>
    <w:rsid w:val="006525D2"/>
    <w:rsid w:val="0065263B"/>
    <w:rsid w:val="0065293C"/>
    <w:rsid w:val="00660501"/>
    <w:rsid w:val="00660C3D"/>
    <w:rsid w:val="00663109"/>
    <w:rsid w:val="00663A23"/>
    <w:rsid w:val="0066585F"/>
    <w:rsid w:val="00666880"/>
    <w:rsid w:val="00670130"/>
    <w:rsid w:val="00670168"/>
    <w:rsid w:val="00670809"/>
    <w:rsid w:val="006749C4"/>
    <w:rsid w:val="006749F2"/>
    <w:rsid w:val="00674DB7"/>
    <w:rsid w:val="006770D8"/>
    <w:rsid w:val="00677AF1"/>
    <w:rsid w:val="006800DC"/>
    <w:rsid w:val="00681C94"/>
    <w:rsid w:val="006826C8"/>
    <w:rsid w:val="0068337D"/>
    <w:rsid w:val="00683490"/>
    <w:rsid w:val="00685356"/>
    <w:rsid w:val="00690815"/>
    <w:rsid w:val="006928B0"/>
    <w:rsid w:val="00692D43"/>
    <w:rsid w:val="006935D9"/>
    <w:rsid w:val="00693CE0"/>
    <w:rsid w:val="00695A65"/>
    <w:rsid w:val="006962DB"/>
    <w:rsid w:val="00696902"/>
    <w:rsid w:val="00696EEC"/>
    <w:rsid w:val="006A0B65"/>
    <w:rsid w:val="006A421B"/>
    <w:rsid w:val="006A5E8F"/>
    <w:rsid w:val="006A631A"/>
    <w:rsid w:val="006B08EF"/>
    <w:rsid w:val="006B0D9B"/>
    <w:rsid w:val="006B24CB"/>
    <w:rsid w:val="006B3907"/>
    <w:rsid w:val="006B3BE6"/>
    <w:rsid w:val="006B4219"/>
    <w:rsid w:val="006B433F"/>
    <w:rsid w:val="006B4453"/>
    <w:rsid w:val="006B47F1"/>
    <w:rsid w:val="006B5647"/>
    <w:rsid w:val="006B73AE"/>
    <w:rsid w:val="006C0387"/>
    <w:rsid w:val="006C052E"/>
    <w:rsid w:val="006C74FA"/>
    <w:rsid w:val="006C7532"/>
    <w:rsid w:val="006C7A4B"/>
    <w:rsid w:val="006D1AAE"/>
    <w:rsid w:val="006D268C"/>
    <w:rsid w:val="006D3EFE"/>
    <w:rsid w:val="006D4BD4"/>
    <w:rsid w:val="006D5DDF"/>
    <w:rsid w:val="006D68C4"/>
    <w:rsid w:val="006D754C"/>
    <w:rsid w:val="006D7C4F"/>
    <w:rsid w:val="006D7E81"/>
    <w:rsid w:val="006E3A11"/>
    <w:rsid w:val="006E41A7"/>
    <w:rsid w:val="006F0188"/>
    <w:rsid w:val="006F0208"/>
    <w:rsid w:val="006F2024"/>
    <w:rsid w:val="006F2DCB"/>
    <w:rsid w:val="006F3C18"/>
    <w:rsid w:val="006F525F"/>
    <w:rsid w:val="006F7EFE"/>
    <w:rsid w:val="006F7F2B"/>
    <w:rsid w:val="00701008"/>
    <w:rsid w:val="007011EF"/>
    <w:rsid w:val="00701312"/>
    <w:rsid w:val="00703144"/>
    <w:rsid w:val="00704033"/>
    <w:rsid w:val="00704946"/>
    <w:rsid w:val="007067EA"/>
    <w:rsid w:val="00707B3F"/>
    <w:rsid w:val="00707BAD"/>
    <w:rsid w:val="007121A6"/>
    <w:rsid w:val="00712EC7"/>
    <w:rsid w:val="00713EBD"/>
    <w:rsid w:val="00720813"/>
    <w:rsid w:val="00720F08"/>
    <w:rsid w:val="00721BC5"/>
    <w:rsid w:val="007243DE"/>
    <w:rsid w:val="00726953"/>
    <w:rsid w:val="00726C16"/>
    <w:rsid w:val="007278BB"/>
    <w:rsid w:val="007302DF"/>
    <w:rsid w:val="0073032A"/>
    <w:rsid w:val="007331FA"/>
    <w:rsid w:val="007332F2"/>
    <w:rsid w:val="007365BE"/>
    <w:rsid w:val="00736890"/>
    <w:rsid w:val="00737123"/>
    <w:rsid w:val="00740721"/>
    <w:rsid w:val="00743A31"/>
    <w:rsid w:val="00744CE2"/>
    <w:rsid w:val="00750423"/>
    <w:rsid w:val="00750806"/>
    <w:rsid w:val="00750C3F"/>
    <w:rsid w:val="00751039"/>
    <w:rsid w:val="007510AE"/>
    <w:rsid w:val="00751129"/>
    <w:rsid w:val="007512AE"/>
    <w:rsid w:val="0075164A"/>
    <w:rsid w:val="00754317"/>
    <w:rsid w:val="0075437B"/>
    <w:rsid w:val="00754CBE"/>
    <w:rsid w:val="00755359"/>
    <w:rsid w:val="007560F9"/>
    <w:rsid w:val="0075666B"/>
    <w:rsid w:val="00756A4A"/>
    <w:rsid w:val="00756D9D"/>
    <w:rsid w:val="00757379"/>
    <w:rsid w:val="0075766A"/>
    <w:rsid w:val="00761806"/>
    <w:rsid w:val="00761897"/>
    <w:rsid w:val="00761898"/>
    <w:rsid w:val="007620B9"/>
    <w:rsid w:val="00762948"/>
    <w:rsid w:val="0076388F"/>
    <w:rsid w:val="007647BC"/>
    <w:rsid w:val="00764DE3"/>
    <w:rsid w:val="007652D7"/>
    <w:rsid w:val="0076591E"/>
    <w:rsid w:val="00765F57"/>
    <w:rsid w:val="007667A2"/>
    <w:rsid w:val="00766B4F"/>
    <w:rsid w:val="0077266B"/>
    <w:rsid w:val="0077323E"/>
    <w:rsid w:val="00776330"/>
    <w:rsid w:val="00776F79"/>
    <w:rsid w:val="00777103"/>
    <w:rsid w:val="00777FFE"/>
    <w:rsid w:val="007814AE"/>
    <w:rsid w:val="00781A4F"/>
    <w:rsid w:val="00781A95"/>
    <w:rsid w:val="007838DA"/>
    <w:rsid w:val="0078431F"/>
    <w:rsid w:val="00785381"/>
    <w:rsid w:val="007865FB"/>
    <w:rsid w:val="00787581"/>
    <w:rsid w:val="00787703"/>
    <w:rsid w:val="007915B0"/>
    <w:rsid w:val="007920EE"/>
    <w:rsid w:val="00793D39"/>
    <w:rsid w:val="00793DB7"/>
    <w:rsid w:val="00793EB8"/>
    <w:rsid w:val="007947BF"/>
    <w:rsid w:val="007951F4"/>
    <w:rsid w:val="00795AE8"/>
    <w:rsid w:val="00796F27"/>
    <w:rsid w:val="007974AE"/>
    <w:rsid w:val="007A03E5"/>
    <w:rsid w:val="007A126D"/>
    <w:rsid w:val="007A216C"/>
    <w:rsid w:val="007A4243"/>
    <w:rsid w:val="007B0B68"/>
    <w:rsid w:val="007B1277"/>
    <w:rsid w:val="007B233A"/>
    <w:rsid w:val="007B3CAD"/>
    <w:rsid w:val="007B41F4"/>
    <w:rsid w:val="007B433C"/>
    <w:rsid w:val="007B45FC"/>
    <w:rsid w:val="007B5A83"/>
    <w:rsid w:val="007B5DCF"/>
    <w:rsid w:val="007B61C6"/>
    <w:rsid w:val="007B698F"/>
    <w:rsid w:val="007B6A81"/>
    <w:rsid w:val="007B6B72"/>
    <w:rsid w:val="007B7E1E"/>
    <w:rsid w:val="007C204F"/>
    <w:rsid w:val="007C3BBF"/>
    <w:rsid w:val="007C3CEA"/>
    <w:rsid w:val="007C5A68"/>
    <w:rsid w:val="007C74EA"/>
    <w:rsid w:val="007C77F6"/>
    <w:rsid w:val="007D0272"/>
    <w:rsid w:val="007D1B55"/>
    <w:rsid w:val="007D1CFE"/>
    <w:rsid w:val="007D1FC1"/>
    <w:rsid w:val="007D2BAD"/>
    <w:rsid w:val="007D405E"/>
    <w:rsid w:val="007D6087"/>
    <w:rsid w:val="007E04B9"/>
    <w:rsid w:val="007E0EBA"/>
    <w:rsid w:val="007E1872"/>
    <w:rsid w:val="007E3457"/>
    <w:rsid w:val="007E37A4"/>
    <w:rsid w:val="007E4732"/>
    <w:rsid w:val="007E77E2"/>
    <w:rsid w:val="007F0D7F"/>
    <w:rsid w:val="007F13E2"/>
    <w:rsid w:val="007F2601"/>
    <w:rsid w:val="007F32A3"/>
    <w:rsid w:val="007F49D9"/>
    <w:rsid w:val="007F6C66"/>
    <w:rsid w:val="007F6D0A"/>
    <w:rsid w:val="007F7133"/>
    <w:rsid w:val="007F72E3"/>
    <w:rsid w:val="00801D27"/>
    <w:rsid w:val="00802771"/>
    <w:rsid w:val="00802E1E"/>
    <w:rsid w:val="00803E43"/>
    <w:rsid w:val="00805756"/>
    <w:rsid w:val="0080616E"/>
    <w:rsid w:val="00806621"/>
    <w:rsid w:val="00810159"/>
    <w:rsid w:val="00810EF0"/>
    <w:rsid w:val="008115D7"/>
    <w:rsid w:val="00811637"/>
    <w:rsid w:val="008128E7"/>
    <w:rsid w:val="00812E2B"/>
    <w:rsid w:val="008137FA"/>
    <w:rsid w:val="008155E8"/>
    <w:rsid w:val="008165BC"/>
    <w:rsid w:val="0081726F"/>
    <w:rsid w:val="008174A5"/>
    <w:rsid w:val="00820BDC"/>
    <w:rsid w:val="008219AE"/>
    <w:rsid w:val="008226CA"/>
    <w:rsid w:val="0082287A"/>
    <w:rsid w:val="00830A8C"/>
    <w:rsid w:val="00832AB7"/>
    <w:rsid w:val="008346FD"/>
    <w:rsid w:val="008357E7"/>
    <w:rsid w:val="00836E48"/>
    <w:rsid w:val="00837B34"/>
    <w:rsid w:val="00841F74"/>
    <w:rsid w:val="00842502"/>
    <w:rsid w:val="008427B3"/>
    <w:rsid w:val="00842DB2"/>
    <w:rsid w:val="00842F7D"/>
    <w:rsid w:val="008432D6"/>
    <w:rsid w:val="00844FDB"/>
    <w:rsid w:val="00845026"/>
    <w:rsid w:val="00846AA0"/>
    <w:rsid w:val="00847F28"/>
    <w:rsid w:val="00855A0E"/>
    <w:rsid w:val="0085619D"/>
    <w:rsid w:val="0085641E"/>
    <w:rsid w:val="0085648E"/>
    <w:rsid w:val="00857A63"/>
    <w:rsid w:val="00857BCF"/>
    <w:rsid w:val="008602E3"/>
    <w:rsid w:val="00861146"/>
    <w:rsid w:val="00861F9B"/>
    <w:rsid w:val="008625AF"/>
    <w:rsid w:val="00863E6F"/>
    <w:rsid w:val="00864233"/>
    <w:rsid w:val="00864FF9"/>
    <w:rsid w:val="00865834"/>
    <w:rsid w:val="00865C7F"/>
    <w:rsid w:val="00867A05"/>
    <w:rsid w:val="00872D3C"/>
    <w:rsid w:val="00873AB4"/>
    <w:rsid w:val="00873C67"/>
    <w:rsid w:val="0087406E"/>
    <w:rsid w:val="0087508E"/>
    <w:rsid w:val="0088059E"/>
    <w:rsid w:val="00885719"/>
    <w:rsid w:val="008859AC"/>
    <w:rsid w:val="0088600E"/>
    <w:rsid w:val="00886FA3"/>
    <w:rsid w:val="008871B6"/>
    <w:rsid w:val="00887FDC"/>
    <w:rsid w:val="008906E3"/>
    <w:rsid w:val="008937F1"/>
    <w:rsid w:val="008950AF"/>
    <w:rsid w:val="008950BF"/>
    <w:rsid w:val="00895B32"/>
    <w:rsid w:val="008A0BCD"/>
    <w:rsid w:val="008A28AF"/>
    <w:rsid w:val="008A3B21"/>
    <w:rsid w:val="008A46BD"/>
    <w:rsid w:val="008A6AB7"/>
    <w:rsid w:val="008A6E50"/>
    <w:rsid w:val="008B0F61"/>
    <w:rsid w:val="008B2527"/>
    <w:rsid w:val="008B37C6"/>
    <w:rsid w:val="008B3F30"/>
    <w:rsid w:val="008B4BE9"/>
    <w:rsid w:val="008B4C81"/>
    <w:rsid w:val="008B5810"/>
    <w:rsid w:val="008B601C"/>
    <w:rsid w:val="008B62C2"/>
    <w:rsid w:val="008B7A6E"/>
    <w:rsid w:val="008C08C5"/>
    <w:rsid w:val="008C0C85"/>
    <w:rsid w:val="008C1E69"/>
    <w:rsid w:val="008C3971"/>
    <w:rsid w:val="008C3C61"/>
    <w:rsid w:val="008C5B4D"/>
    <w:rsid w:val="008C7270"/>
    <w:rsid w:val="008C72DA"/>
    <w:rsid w:val="008C7582"/>
    <w:rsid w:val="008D0F0C"/>
    <w:rsid w:val="008D1205"/>
    <w:rsid w:val="008D1383"/>
    <w:rsid w:val="008D1543"/>
    <w:rsid w:val="008D1888"/>
    <w:rsid w:val="008D3378"/>
    <w:rsid w:val="008D40C9"/>
    <w:rsid w:val="008D5D01"/>
    <w:rsid w:val="008D7872"/>
    <w:rsid w:val="008D7BCE"/>
    <w:rsid w:val="008D7EA9"/>
    <w:rsid w:val="008E2B0C"/>
    <w:rsid w:val="008E5D50"/>
    <w:rsid w:val="008E5E3C"/>
    <w:rsid w:val="008E6130"/>
    <w:rsid w:val="008F28AD"/>
    <w:rsid w:val="008F5116"/>
    <w:rsid w:val="008F55B0"/>
    <w:rsid w:val="008F5C4C"/>
    <w:rsid w:val="008F7782"/>
    <w:rsid w:val="0090046D"/>
    <w:rsid w:val="00903497"/>
    <w:rsid w:val="00904183"/>
    <w:rsid w:val="00904682"/>
    <w:rsid w:val="009049E0"/>
    <w:rsid w:val="00905800"/>
    <w:rsid w:val="00906815"/>
    <w:rsid w:val="00907C88"/>
    <w:rsid w:val="00907DC1"/>
    <w:rsid w:val="00912286"/>
    <w:rsid w:val="00913DF7"/>
    <w:rsid w:val="00914045"/>
    <w:rsid w:val="00924433"/>
    <w:rsid w:val="009256FE"/>
    <w:rsid w:val="00930CF9"/>
    <w:rsid w:val="009317E6"/>
    <w:rsid w:val="00931CBF"/>
    <w:rsid w:val="0093322B"/>
    <w:rsid w:val="009374BF"/>
    <w:rsid w:val="00940689"/>
    <w:rsid w:val="009409C5"/>
    <w:rsid w:val="00941BDC"/>
    <w:rsid w:val="00941DA5"/>
    <w:rsid w:val="009443CB"/>
    <w:rsid w:val="0094620E"/>
    <w:rsid w:val="0094674C"/>
    <w:rsid w:val="00951C06"/>
    <w:rsid w:val="0095270B"/>
    <w:rsid w:val="00955C9C"/>
    <w:rsid w:val="00960E07"/>
    <w:rsid w:val="00961A9F"/>
    <w:rsid w:val="00962DCB"/>
    <w:rsid w:val="00963942"/>
    <w:rsid w:val="00964395"/>
    <w:rsid w:val="009643F1"/>
    <w:rsid w:val="00964A5C"/>
    <w:rsid w:val="0096593D"/>
    <w:rsid w:val="00966BBA"/>
    <w:rsid w:val="0096787B"/>
    <w:rsid w:val="00971445"/>
    <w:rsid w:val="009718FD"/>
    <w:rsid w:val="00971FDE"/>
    <w:rsid w:val="00972CB3"/>
    <w:rsid w:val="009740C1"/>
    <w:rsid w:val="0097533D"/>
    <w:rsid w:val="0098070A"/>
    <w:rsid w:val="00980A96"/>
    <w:rsid w:val="009810D7"/>
    <w:rsid w:val="009853A6"/>
    <w:rsid w:val="00986396"/>
    <w:rsid w:val="0098640A"/>
    <w:rsid w:val="009866DD"/>
    <w:rsid w:val="00987476"/>
    <w:rsid w:val="00987F9A"/>
    <w:rsid w:val="00991255"/>
    <w:rsid w:val="009918DD"/>
    <w:rsid w:val="0099271D"/>
    <w:rsid w:val="00995397"/>
    <w:rsid w:val="009958BB"/>
    <w:rsid w:val="009A2597"/>
    <w:rsid w:val="009A51F0"/>
    <w:rsid w:val="009A66A2"/>
    <w:rsid w:val="009A7D9F"/>
    <w:rsid w:val="009B0674"/>
    <w:rsid w:val="009B19E4"/>
    <w:rsid w:val="009B1CD8"/>
    <w:rsid w:val="009B2FAC"/>
    <w:rsid w:val="009B50B8"/>
    <w:rsid w:val="009B5401"/>
    <w:rsid w:val="009B5CC5"/>
    <w:rsid w:val="009B6A56"/>
    <w:rsid w:val="009B7535"/>
    <w:rsid w:val="009C29B2"/>
    <w:rsid w:val="009C796C"/>
    <w:rsid w:val="009C7A13"/>
    <w:rsid w:val="009D012F"/>
    <w:rsid w:val="009D03AE"/>
    <w:rsid w:val="009D1BEC"/>
    <w:rsid w:val="009D46A3"/>
    <w:rsid w:val="009D5EAC"/>
    <w:rsid w:val="009E0369"/>
    <w:rsid w:val="009E2513"/>
    <w:rsid w:val="009E331B"/>
    <w:rsid w:val="009E3CC0"/>
    <w:rsid w:val="009E3F49"/>
    <w:rsid w:val="009E400E"/>
    <w:rsid w:val="009E58D4"/>
    <w:rsid w:val="009E5C8A"/>
    <w:rsid w:val="009E7165"/>
    <w:rsid w:val="009F0279"/>
    <w:rsid w:val="009F0CFD"/>
    <w:rsid w:val="009F1C89"/>
    <w:rsid w:val="009F2456"/>
    <w:rsid w:val="009F3D42"/>
    <w:rsid w:val="009F45B6"/>
    <w:rsid w:val="009F5AFC"/>
    <w:rsid w:val="009F6D68"/>
    <w:rsid w:val="00A01634"/>
    <w:rsid w:val="00A02412"/>
    <w:rsid w:val="00A0247A"/>
    <w:rsid w:val="00A032D4"/>
    <w:rsid w:val="00A0369D"/>
    <w:rsid w:val="00A03913"/>
    <w:rsid w:val="00A05FCC"/>
    <w:rsid w:val="00A11080"/>
    <w:rsid w:val="00A1164A"/>
    <w:rsid w:val="00A12390"/>
    <w:rsid w:val="00A123F4"/>
    <w:rsid w:val="00A136B2"/>
    <w:rsid w:val="00A1517B"/>
    <w:rsid w:val="00A16C23"/>
    <w:rsid w:val="00A16CD8"/>
    <w:rsid w:val="00A207E8"/>
    <w:rsid w:val="00A21290"/>
    <w:rsid w:val="00A212E5"/>
    <w:rsid w:val="00A227F6"/>
    <w:rsid w:val="00A232EB"/>
    <w:rsid w:val="00A23D97"/>
    <w:rsid w:val="00A25FA3"/>
    <w:rsid w:val="00A26587"/>
    <w:rsid w:val="00A27086"/>
    <w:rsid w:val="00A30CF4"/>
    <w:rsid w:val="00A3201C"/>
    <w:rsid w:val="00A34044"/>
    <w:rsid w:val="00A342E8"/>
    <w:rsid w:val="00A34C14"/>
    <w:rsid w:val="00A410C8"/>
    <w:rsid w:val="00A425A2"/>
    <w:rsid w:val="00A52234"/>
    <w:rsid w:val="00A522B4"/>
    <w:rsid w:val="00A550B8"/>
    <w:rsid w:val="00A55B72"/>
    <w:rsid w:val="00A63225"/>
    <w:rsid w:val="00A6407B"/>
    <w:rsid w:val="00A643A7"/>
    <w:rsid w:val="00A66993"/>
    <w:rsid w:val="00A67216"/>
    <w:rsid w:val="00A67C7A"/>
    <w:rsid w:val="00A7082D"/>
    <w:rsid w:val="00A70B7E"/>
    <w:rsid w:val="00A70D79"/>
    <w:rsid w:val="00A71290"/>
    <w:rsid w:val="00A717CD"/>
    <w:rsid w:val="00A71C2E"/>
    <w:rsid w:val="00A7206F"/>
    <w:rsid w:val="00A72856"/>
    <w:rsid w:val="00A72BFF"/>
    <w:rsid w:val="00A73B04"/>
    <w:rsid w:val="00A73B4B"/>
    <w:rsid w:val="00A76748"/>
    <w:rsid w:val="00A76E5E"/>
    <w:rsid w:val="00A770B5"/>
    <w:rsid w:val="00A77B2C"/>
    <w:rsid w:val="00A81561"/>
    <w:rsid w:val="00A818DE"/>
    <w:rsid w:val="00A824A5"/>
    <w:rsid w:val="00A83328"/>
    <w:rsid w:val="00A8360D"/>
    <w:rsid w:val="00A839C4"/>
    <w:rsid w:val="00A84D8D"/>
    <w:rsid w:val="00A85503"/>
    <w:rsid w:val="00A85B73"/>
    <w:rsid w:val="00A8617F"/>
    <w:rsid w:val="00A86E5D"/>
    <w:rsid w:val="00A87317"/>
    <w:rsid w:val="00A905C1"/>
    <w:rsid w:val="00A909DC"/>
    <w:rsid w:val="00A90DE1"/>
    <w:rsid w:val="00A934D7"/>
    <w:rsid w:val="00A95689"/>
    <w:rsid w:val="00A967DB"/>
    <w:rsid w:val="00A9718C"/>
    <w:rsid w:val="00AA15F8"/>
    <w:rsid w:val="00AA1A12"/>
    <w:rsid w:val="00AA3682"/>
    <w:rsid w:val="00AA3941"/>
    <w:rsid w:val="00AA7679"/>
    <w:rsid w:val="00AB0DAC"/>
    <w:rsid w:val="00AB2BA4"/>
    <w:rsid w:val="00AB3104"/>
    <w:rsid w:val="00AB33DF"/>
    <w:rsid w:val="00AB3958"/>
    <w:rsid w:val="00AB4920"/>
    <w:rsid w:val="00AB623D"/>
    <w:rsid w:val="00AC40C5"/>
    <w:rsid w:val="00AC4228"/>
    <w:rsid w:val="00AC4441"/>
    <w:rsid w:val="00AC4617"/>
    <w:rsid w:val="00AC4BEB"/>
    <w:rsid w:val="00AC5C60"/>
    <w:rsid w:val="00AC5E47"/>
    <w:rsid w:val="00AC721E"/>
    <w:rsid w:val="00AC7AB0"/>
    <w:rsid w:val="00AC7FBA"/>
    <w:rsid w:val="00AD16E6"/>
    <w:rsid w:val="00AD1D85"/>
    <w:rsid w:val="00AD4289"/>
    <w:rsid w:val="00AD4DE8"/>
    <w:rsid w:val="00AD7EB3"/>
    <w:rsid w:val="00AE37D6"/>
    <w:rsid w:val="00AE39F3"/>
    <w:rsid w:val="00AE45D9"/>
    <w:rsid w:val="00AE5703"/>
    <w:rsid w:val="00AE7F9D"/>
    <w:rsid w:val="00AF1134"/>
    <w:rsid w:val="00AF1329"/>
    <w:rsid w:val="00AF1915"/>
    <w:rsid w:val="00AF2725"/>
    <w:rsid w:val="00AF2841"/>
    <w:rsid w:val="00AF32D6"/>
    <w:rsid w:val="00AF4191"/>
    <w:rsid w:val="00AF50B4"/>
    <w:rsid w:val="00AF7584"/>
    <w:rsid w:val="00B008C0"/>
    <w:rsid w:val="00B020F7"/>
    <w:rsid w:val="00B0228F"/>
    <w:rsid w:val="00B026AA"/>
    <w:rsid w:val="00B05473"/>
    <w:rsid w:val="00B05F7C"/>
    <w:rsid w:val="00B067D5"/>
    <w:rsid w:val="00B073A3"/>
    <w:rsid w:val="00B0784A"/>
    <w:rsid w:val="00B07EEE"/>
    <w:rsid w:val="00B12014"/>
    <w:rsid w:val="00B14C14"/>
    <w:rsid w:val="00B14E35"/>
    <w:rsid w:val="00B162D3"/>
    <w:rsid w:val="00B166A3"/>
    <w:rsid w:val="00B16B04"/>
    <w:rsid w:val="00B206CC"/>
    <w:rsid w:val="00B23675"/>
    <w:rsid w:val="00B27C2B"/>
    <w:rsid w:val="00B3281F"/>
    <w:rsid w:val="00B32FAC"/>
    <w:rsid w:val="00B33F42"/>
    <w:rsid w:val="00B35FEE"/>
    <w:rsid w:val="00B36DFC"/>
    <w:rsid w:val="00B377BE"/>
    <w:rsid w:val="00B41FC0"/>
    <w:rsid w:val="00B4281E"/>
    <w:rsid w:val="00B44D4A"/>
    <w:rsid w:val="00B45255"/>
    <w:rsid w:val="00B45ECF"/>
    <w:rsid w:val="00B4768D"/>
    <w:rsid w:val="00B5018E"/>
    <w:rsid w:val="00B5077A"/>
    <w:rsid w:val="00B51C18"/>
    <w:rsid w:val="00B53FC7"/>
    <w:rsid w:val="00B56AEB"/>
    <w:rsid w:val="00B56EF6"/>
    <w:rsid w:val="00B60E1A"/>
    <w:rsid w:val="00B62B2D"/>
    <w:rsid w:val="00B62C33"/>
    <w:rsid w:val="00B63621"/>
    <w:rsid w:val="00B64369"/>
    <w:rsid w:val="00B64C0D"/>
    <w:rsid w:val="00B64FE4"/>
    <w:rsid w:val="00B65183"/>
    <w:rsid w:val="00B7050C"/>
    <w:rsid w:val="00B71F11"/>
    <w:rsid w:val="00B749DB"/>
    <w:rsid w:val="00B7652F"/>
    <w:rsid w:val="00B76A47"/>
    <w:rsid w:val="00B77179"/>
    <w:rsid w:val="00B7720D"/>
    <w:rsid w:val="00B80EB5"/>
    <w:rsid w:val="00B815CE"/>
    <w:rsid w:val="00B81E35"/>
    <w:rsid w:val="00B85C35"/>
    <w:rsid w:val="00B868B9"/>
    <w:rsid w:val="00B8784F"/>
    <w:rsid w:val="00B92E24"/>
    <w:rsid w:val="00B92F5B"/>
    <w:rsid w:val="00B93C19"/>
    <w:rsid w:val="00BA0466"/>
    <w:rsid w:val="00BA106A"/>
    <w:rsid w:val="00BA16E6"/>
    <w:rsid w:val="00BA2810"/>
    <w:rsid w:val="00BA4246"/>
    <w:rsid w:val="00BA7356"/>
    <w:rsid w:val="00BB4965"/>
    <w:rsid w:val="00BB5FE3"/>
    <w:rsid w:val="00BB60AF"/>
    <w:rsid w:val="00BC15AA"/>
    <w:rsid w:val="00BC2719"/>
    <w:rsid w:val="00BC27EC"/>
    <w:rsid w:val="00BC44E4"/>
    <w:rsid w:val="00BC4A59"/>
    <w:rsid w:val="00BC4C68"/>
    <w:rsid w:val="00BC52FC"/>
    <w:rsid w:val="00BC7B22"/>
    <w:rsid w:val="00BC7D00"/>
    <w:rsid w:val="00BD1130"/>
    <w:rsid w:val="00BD2FE7"/>
    <w:rsid w:val="00BD3327"/>
    <w:rsid w:val="00BD7E7D"/>
    <w:rsid w:val="00BE05E5"/>
    <w:rsid w:val="00BE3381"/>
    <w:rsid w:val="00BE3A85"/>
    <w:rsid w:val="00BE4051"/>
    <w:rsid w:val="00BE6683"/>
    <w:rsid w:val="00BF121B"/>
    <w:rsid w:val="00BF2E8F"/>
    <w:rsid w:val="00BF3AA6"/>
    <w:rsid w:val="00BF5334"/>
    <w:rsid w:val="00C005C0"/>
    <w:rsid w:val="00C02B5D"/>
    <w:rsid w:val="00C038D5"/>
    <w:rsid w:val="00C043CD"/>
    <w:rsid w:val="00C05150"/>
    <w:rsid w:val="00C0682E"/>
    <w:rsid w:val="00C078EF"/>
    <w:rsid w:val="00C10D7A"/>
    <w:rsid w:val="00C134B9"/>
    <w:rsid w:val="00C20740"/>
    <w:rsid w:val="00C21E46"/>
    <w:rsid w:val="00C22300"/>
    <w:rsid w:val="00C2325D"/>
    <w:rsid w:val="00C23F11"/>
    <w:rsid w:val="00C24819"/>
    <w:rsid w:val="00C252AB"/>
    <w:rsid w:val="00C25DE8"/>
    <w:rsid w:val="00C3017C"/>
    <w:rsid w:val="00C30E3C"/>
    <w:rsid w:val="00C31F23"/>
    <w:rsid w:val="00C34CA1"/>
    <w:rsid w:val="00C35411"/>
    <w:rsid w:val="00C363B4"/>
    <w:rsid w:val="00C43A33"/>
    <w:rsid w:val="00C4434B"/>
    <w:rsid w:val="00C4438A"/>
    <w:rsid w:val="00C44460"/>
    <w:rsid w:val="00C446B9"/>
    <w:rsid w:val="00C44966"/>
    <w:rsid w:val="00C469BF"/>
    <w:rsid w:val="00C4781F"/>
    <w:rsid w:val="00C479D7"/>
    <w:rsid w:val="00C5005A"/>
    <w:rsid w:val="00C517EA"/>
    <w:rsid w:val="00C54385"/>
    <w:rsid w:val="00C5441D"/>
    <w:rsid w:val="00C55140"/>
    <w:rsid w:val="00C57706"/>
    <w:rsid w:val="00C62C52"/>
    <w:rsid w:val="00C64DF3"/>
    <w:rsid w:val="00C65014"/>
    <w:rsid w:val="00C679CC"/>
    <w:rsid w:val="00C71270"/>
    <w:rsid w:val="00C71E02"/>
    <w:rsid w:val="00C7205A"/>
    <w:rsid w:val="00C73BC3"/>
    <w:rsid w:val="00C740C6"/>
    <w:rsid w:val="00C752C1"/>
    <w:rsid w:val="00C76296"/>
    <w:rsid w:val="00C8013A"/>
    <w:rsid w:val="00C80829"/>
    <w:rsid w:val="00C8370D"/>
    <w:rsid w:val="00C837D4"/>
    <w:rsid w:val="00C83D29"/>
    <w:rsid w:val="00C8421C"/>
    <w:rsid w:val="00C8521C"/>
    <w:rsid w:val="00C85413"/>
    <w:rsid w:val="00C90094"/>
    <w:rsid w:val="00C90185"/>
    <w:rsid w:val="00C9112C"/>
    <w:rsid w:val="00C9131A"/>
    <w:rsid w:val="00C9205C"/>
    <w:rsid w:val="00C943C2"/>
    <w:rsid w:val="00C958D7"/>
    <w:rsid w:val="00C95E8A"/>
    <w:rsid w:val="00C968F9"/>
    <w:rsid w:val="00C969A4"/>
    <w:rsid w:val="00CA0DF1"/>
    <w:rsid w:val="00CA1D56"/>
    <w:rsid w:val="00CA50A8"/>
    <w:rsid w:val="00CA5A1B"/>
    <w:rsid w:val="00CA689E"/>
    <w:rsid w:val="00CA6EAC"/>
    <w:rsid w:val="00CB3166"/>
    <w:rsid w:val="00CB3C39"/>
    <w:rsid w:val="00CB4D54"/>
    <w:rsid w:val="00CC0847"/>
    <w:rsid w:val="00CC09D6"/>
    <w:rsid w:val="00CC2BAF"/>
    <w:rsid w:val="00CC2C2E"/>
    <w:rsid w:val="00CC4650"/>
    <w:rsid w:val="00CC4C6B"/>
    <w:rsid w:val="00CC4E7D"/>
    <w:rsid w:val="00CC6327"/>
    <w:rsid w:val="00CD0717"/>
    <w:rsid w:val="00CD1DF7"/>
    <w:rsid w:val="00CD1EAE"/>
    <w:rsid w:val="00CD2AAA"/>
    <w:rsid w:val="00CD34B9"/>
    <w:rsid w:val="00CD542F"/>
    <w:rsid w:val="00CD64F6"/>
    <w:rsid w:val="00CD6F13"/>
    <w:rsid w:val="00CE0ACC"/>
    <w:rsid w:val="00CE1499"/>
    <w:rsid w:val="00CE16B0"/>
    <w:rsid w:val="00CE2F80"/>
    <w:rsid w:val="00CE4ED0"/>
    <w:rsid w:val="00CE56FE"/>
    <w:rsid w:val="00CE60C8"/>
    <w:rsid w:val="00CE7A30"/>
    <w:rsid w:val="00CF2BBE"/>
    <w:rsid w:val="00CF369E"/>
    <w:rsid w:val="00CF3869"/>
    <w:rsid w:val="00CF4D03"/>
    <w:rsid w:val="00CF5EE2"/>
    <w:rsid w:val="00CF6A1E"/>
    <w:rsid w:val="00D00EB7"/>
    <w:rsid w:val="00D02951"/>
    <w:rsid w:val="00D031F1"/>
    <w:rsid w:val="00D0351D"/>
    <w:rsid w:val="00D03B7C"/>
    <w:rsid w:val="00D05178"/>
    <w:rsid w:val="00D11D66"/>
    <w:rsid w:val="00D133DF"/>
    <w:rsid w:val="00D1422E"/>
    <w:rsid w:val="00D14998"/>
    <w:rsid w:val="00D14C99"/>
    <w:rsid w:val="00D15990"/>
    <w:rsid w:val="00D1751A"/>
    <w:rsid w:val="00D2007D"/>
    <w:rsid w:val="00D2301E"/>
    <w:rsid w:val="00D233CB"/>
    <w:rsid w:val="00D24DD8"/>
    <w:rsid w:val="00D25C8F"/>
    <w:rsid w:val="00D2640F"/>
    <w:rsid w:val="00D26505"/>
    <w:rsid w:val="00D27EEA"/>
    <w:rsid w:val="00D30813"/>
    <w:rsid w:val="00D3230D"/>
    <w:rsid w:val="00D323C6"/>
    <w:rsid w:val="00D32CB5"/>
    <w:rsid w:val="00D33617"/>
    <w:rsid w:val="00D33754"/>
    <w:rsid w:val="00D33A29"/>
    <w:rsid w:val="00D35A6D"/>
    <w:rsid w:val="00D35B45"/>
    <w:rsid w:val="00D36DA9"/>
    <w:rsid w:val="00D41377"/>
    <w:rsid w:val="00D41C18"/>
    <w:rsid w:val="00D420AA"/>
    <w:rsid w:val="00D425C5"/>
    <w:rsid w:val="00D4271D"/>
    <w:rsid w:val="00D428BD"/>
    <w:rsid w:val="00D4314B"/>
    <w:rsid w:val="00D439E4"/>
    <w:rsid w:val="00D4414A"/>
    <w:rsid w:val="00D4691F"/>
    <w:rsid w:val="00D46CC7"/>
    <w:rsid w:val="00D47622"/>
    <w:rsid w:val="00D47778"/>
    <w:rsid w:val="00D501E6"/>
    <w:rsid w:val="00D509FE"/>
    <w:rsid w:val="00D51BB1"/>
    <w:rsid w:val="00D527FF"/>
    <w:rsid w:val="00D53B42"/>
    <w:rsid w:val="00D5558A"/>
    <w:rsid w:val="00D56500"/>
    <w:rsid w:val="00D56AF4"/>
    <w:rsid w:val="00D57B0D"/>
    <w:rsid w:val="00D57BAA"/>
    <w:rsid w:val="00D62141"/>
    <w:rsid w:val="00D621CA"/>
    <w:rsid w:val="00D707F4"/>
    <w:rsid w:val="00D70D51"/>
    <w:rsid w:val="00D72181"/>
    <w:rsid w:val="00D72CBD"/>
    <w:rsid w:val="00D72EC7"/>
    <w:rsid w:val="00D7363A"/>
    <w:rsid w:val="00D74731"/>
    <w:rsid w:val="00D74EDC"/>
    <w:rsid w:val="00D75869"/>
    <w:rsid w:val="00D811EA"/>
    <w:rsid w:val="00D820FE"/>
    <w:rsid w:val="00D85587"/>
    <w:rsid w:val="00D86734"/>
    <w:rsid w:val="00D90245"/>
    <w:rsid w:val="00D906B4"/>
    <w:rsid w:val="00D90C25"/>
    <w:rsid w:val="00D916AA"/>
    <w:rsid w:val="00D9248A"/>
    <w:rsid w:val="00D92701"/>
    <w:rsid w:val="00D92D0A"/>
    <w:rsid w:val="00D93CDF"/>
    <w:rsid w:val="00D95946"/>
    <w:rsid w:val="00D9701F"/>
    <w:rsid w:val="00D97543"/>
    <w:rsid w:val="00D97BA1"/>
    <w:rsid w:val="00DA0188"/>
    <w:rsid w:val="00DA0516"/>
    <w:rsid w:val="00DA50CF"/>
    <w:rsid w:val="00DA553A"/>
    <w:rsid w:val="00DA5E7A"/>
    <w:rsid w:val="00DB004D"/>
    <w:rsid w:val="00DB141B"/>
    <w:rsid w:val="00DB1C05"/>
    <w:rsid w:val="00DB2533"/>
    <w:rsid w:val="00DB2A97"/>
    <w:rsid w:val="00DB4CD9"/>
    <w:rsid w:val="00DB66A9"/>
    <w:rsid w:val="00DB7BDE"/>
    <w:rsid w:val="00DC095D"/>
    <w:rsid w:val="00DC0A07"/>
    <w:rsid w:val="00DC323B"/>
    <w:rsid w:val="00DC40A4"/>
    <w:rsid w:val="00DC4F42"/>
    <w:rsid w:val="00DC6805"/>
    <w:rsid w:val="00DD1928"/>
    <w:rsid w:val="00DD1C9E"/>
    <w:rsid w:val="00DD5AC8"/>
    <w:rsid w:val="00DD661F"/>
    <w:rsid w:val="00DD6CA1"/>
    <w:rsid w:val="00DE0BA2"/>
    <w:rsid w:val="00DE19CF"/>
    <w:rsid w:val="00DE2400"/>
    <w:rsid w:val="00DE321B"/>
    <w:rsid w:val="00DE6595"/>
    <w:rsid w:val="00DF03FB"/>
    <w:rsid w:val="00DF0703"/>
    <w:rsid w:val="00DF1F5D"/>
    <w:rsid w:val="00DF38DB"/>
    <w:rsid w:val="00DF628A"/>
    <w:rsid w:val="00DF7F59"/>
    <w:rsid w:val="00E01BF4"/>
    <w:rsid w:val="00E02A54"/>
    <w:rsid w:val="00E03D78"/>
    <w:rsid w:val="00E056F8"/>
    <w:rsid w:val="00E0777D"/>
    <w:rsid w:val="00E1618A"/>
    <w:rsid w:val="00E205BE"/>
    <w:rsid w:val="00E21A07"/>
    <w:rsid w:val="00E21B08"/>
    <w:rsid w:val="00E240E4"/>
    <w:rsid w:val="00E24442"/>
    <w:rsid w:val="00E24493"/>
    <w:rsid w:val="00E25258"/>
    <w:rsid w:val="00E2599A"/>
    <w:rsid w:val="00E270F7"/>
    <w:rsid w:val="00E2718E"/>
    <w:rsid w:val="00E27D08"/>
    <w:rsid w:val="00E30B8A"/>
    <w:rsid w:val="00E30FD1"/>
    <w:rsid w:val="00E32791"/>
    <w:rsid w:val="00E33E1D"/>
    <w:rsid w:val="00E34143"/>
    <w:rsid w:val="00E35853"/>
    <w:rsid w:val="00E37E9E"/>
    <w:rsid w:val="00E410FC"/>
    <w:rsid w:val="00E42303"/>
    <w:rsid w:val="00E43642"/>
    <w:rsid w:val="00E46D39"/>
    <w:rsid w:val="00E511CE"/>
    <w:rsid w:val="00E51728"/>
    <w:rsid w:val="00E5286E"/>
    <w:rsid w:val="00E53283"/>
    <w:rsid w:val="00E5405C"/>
    <w:rsid w:val="00E60D6A"/>
    <w:rsid w:val="00E62AFC"/>
    <w:rsid w:val="00E62CF7"/>
    <w:rsid w:val="00E65DB3"/>
    <w:rsid w:val="00E67BDE"/>
    <w:rsid w:val="00E703B7"/>
    <w:rsid w:val="00E720D7"/>
    <w:rsid w:val="00E72801"/>
    <w:rsid w:val="00E72E2D"/>
    <w:rsid w:val="00E73A7C"/>
    <w:rsid w:val="00E75A0A"/>
    <w:rsid w:val="00E7686D"/>
    <w:rsid w:val="00E77698"/>
    <w:rsid w:val="00E81C3E"/>
    <w:rsid w:val="00E827D8"/>
    <w:rsid w:val="00E828F4"/>
    <w:rsid w:val="00E83A29"/>
    <w:rsid w:val="00E83B5C"/>
    <w:rsid w:val="00E84B8A"/>
    <w:rsid w:val="00E91290"/>
    <w:rsid w:val="00E9132B"/>
    <w:rsid w:val="00E922C0"/>
    <w:rsid w:val="00E93223"/>
    <w:rsid w:val="00E93339"/>
    <w:rsid w:val="00E93571"/>
    <w:rsid w:val="00E93860"/>
    <w:rsid w:val="00E942EF"/>
    <w:rsid w:val="00E94BEE"/>
    <w:rsid w:val="00E95F32"/>
    <w:rsid w:val="00E97B6B"/>
    <w:rsid w:val="00EA07CD"/>
    <w:rsid w:val="00EA1267"/>
    <w:rsid w:val="00EA4BB0"/>
    <w:rsid w:val="00EA4BD4"/>
    <w:rsid w:val="00EA4E3F"/>
    <w:rsid w:val="00EA6DAB"/>
    <w:rsid w:val="00EB00BE"/>
    <w:rsid w:val="00EB027A"/>
    <w:rsid w:val="00EB07A8"/>
    <w:rsid w:val="00EB21C8"/>
    <w:rsid w:val="00EB3BC6"/>
    <w:rsid w:val="00EB6D32"/>
    <w:rsid w:val="00EB7461"/>
    <w:rsid w:val="00EC07C9"/>
    <w:rsid w:val="00EC1C03"/>
    <w:rsid w:val="00EC2C65"/>
    <w:rsid w:val="00EC3DB8"/>
    <w:rsid w:val="00EC5AD6"/>
    <w:rsid w:val="00ED1811"/>
    <w:rsid w:val="00ED1E9F"/>
    <w:rsid w:val="00ED2A27"/>
    <w:rsid w:val="00ED3B11"/>
    <w:rsid w:val="00ED4D18"/>
    <w:rsid w:val="00ED741E"/>
    <w:rsid w:val="00EE0E5A"/>
    <w:rsid w:val="00EE1034"/>
    <w:rsid w:val="00EE2ADB"/>
    <w:rsid w:val="00EE3DEC"/>
    <w:rsid w:val="00EE5B81"/>
    <w:rsid w:val="00EE5F55"/>
    <w:rsid w:val="00EE5F88"/>
    <w:rsid w:val="00EE683D"/>
    <w:rsid w:val="00EF0227"/>
    <w:rsid w:val="00EF12B5"/>
    <w:rsid w:val="00EF3429"/>
    <w:rsid w:val="00EF40E7"/>
    <w:rsid w:val="00EF5CFD"/>
    <w:rsid w:val="00EF7688"/>
    <w:rsid w:val="00F00D47"/>
    <w:rsid w:val="00F013D3"/>
    <w:rsid w:val="00F0220A"/>
    <w:rsid w:val="00F03A2F"/>
    <w:rsid w:val="00F043DE"/>
    <w:rsid w:val="00F045C2"/>
    <w:rsid w:val="00F04EB2"/>
    <w:rsid w:val="00F0795E"/>
    <w:rsid w:val="00F11716"/>
    <w:rsid w:val="00F13517"/>
    <w:rsid w:val="00F13F7E"/>
    <w:rsid w:val="00F14300"/>
    <w:rsid w:val="00F150D1"/>
    <w:rsid w:val="00F16D38"/>
    <w:rsid w:val="00F17118"/>
    <w:rsid w:val="00F20CE1"/>
    <w:rsid w:val="00F20ED6"/>
    <w:rsid w:val="00F2223F"/>
    <w:rsid w:val="00F2274C"/>
    <w:rsid w:val="00F2407D"/>
    <w:rsid w:val="00F25060"/>
    <w:rsid w:val="00F251E5"/>
    <w:rsid w:val="00F25A61"/>
    <w:rsid w:val="00F26114"/>
    <w:rsid w:val="00F266CD"/>
    <w:rsid w:val="00F26E39"/>
    <w:rsid w:val="00F27E53"/>
    <w:rsid w:val="00F3203E"/>
    <w:rsid w:val="00F3287A"/>
    <w:rsid w:val="00F3512E"/>
    <w:rsid w:val="00F36094"/>
    <w:rsid w:val="00F408D8"/>
    <w:rsid w:val="00F40CC9"/>
    <w:rsid w:val="00F41388"/>
    <w:rsid w:val="00F44A2D"/>
    <w:rsid w:val="00F46466"/>
    <w:rsid w:val="00F469F7"/>
    <w:rsid w:val="00F474DC"/>
    <w:rsid w:val="00F503AB"/>
    <w:rsid w:val="00F505C7"/>
    <w:rsid w:val="00F54905"/>
    <w:rsid w:val="00F5519D"/>
    <w:rsid w:val="00F55C6E"/>
    <w:rsid w:val="00F55FB4"/>
    <w:rsid w:val="00F60049"/>
    <w:rsid w:val="00F61439"/>
    <w:rsid w:val="00F61732"/>
    <w:rsid w:val="00F6199B"/>
    <w:rsid w:val="00F61F65"/>
    <w:rsid w:val="00F62199"/>
    <w:rsid w:val="00F62649"/>
    <w:rsid w:val="00F62D62"/>
    <w:rsid w:val="00F645FD"/>
    <w:rsid w:val="00F64E1F"/>
    <w:rsid w:val="00F65079"/>
    <w:rsid w:val="00F664E2"/>
    <w:rsid w:val="00F67913"/>
    <w:rsid w:val="00F70EA8"/>
    <w:rsid w:val="00F714A9"/>
    <w:rsid w:val="00F73857"/>
    <w:rsid w:val="00F75F85"/>
    <w:rsid w:val="00F76CFF"/>
    <w:rsid w:val="00F77F5F"/>
    <w:rsid w:val="00F81687"/>
    <w:rsid w:val="00F81772"/>
    <w:rsid w:val="00F81E06"/>
    <w:rsid w:val="00F835A7"/>
    <w:rsid w:val="00F85C17"/>
    <w:rsid w:val="00F87679"/>
    <w:rsid w:val="00F8794D"/>
    <w:rsid w:val="00F87980"/>
    <w:rsid w:val="00F90C3D"/>
    <w:rsid w:val="00F90E71"/>
    <w:rsid w:val="00F956D2"/>
    <w:rsid w:val="00F976D8"/>
    <w:rsid w:val="00FA0E1D"/>
    <w:rsid w:val="00FA1117"/>
    <w:rsid w:val="00FA1540"/>
    <w:rsid w:val="00FA39BE"/>
    <w:rsid w:val="00FA3DDD"/>
    <w:rsid w:val="00FA5B08"/>
    <w:rsid w:val="00FA6176"/>
    <w:rsid w:val="00FA65E2"/>
    <w:rsid w:val="00FA789C"/>
    <w:rsid w:val="00FA79BC"/>
    <w:rsid w:val="00FB09F4"/>
    <w:rsid w:val="00FB18BC"/>
    <w:rsid w:val="00FB1DCF"/>
    <w:rsid w:val="00FB2A69"/>
    <w:rsid w:val="00FB529B"/>
    <w:rsid w:val="00FB54CD"/>
    <w:rsid w:val="00FB5515"/>
    <w:rsid w:val="00FB5C35"/>
    <w:rsid w:val="00FB7D8D"/>
    <w:rsid w:val="00FB7DF1"/>
    <w:rsid w:val="00FC34D4"/>
    <w:rsid w:val="00FC37BF"/>
    <w:rsid w:val="00FC63C8"/>
    <w:rsid w:val="00FC688A"/>
    <w:rsid w:val="00FD0E60"/>
    <w:rsid w:val="00FD1C8E"/>
    <w:rsid w:val="00FD1EC7"/>
    <w:rsid w:val="00FD2124"/>
    <w:rsid w:val="00FE0EF1"/>
    <w:rsid w:val="00FE198B"/>
    <w:rsid w:val="00FE4663"/>
    <w:rsid w:val="00FE5A5F"/>
    <w:rsid w:val="00FE6745"/>
    <w:rsid w:val="00FE738E"/>
    <w:rsid w:val="00FF08C5"/>
    <w:rsid w:val="00FF209B"/>
    <w:rsid w:val="00FF4656"/>
    <w:rsid w:val="00FF5E4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1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locked="0" w:unhideWhenUsed="0"/>
    <w:lsdException w:name="No Spacing" w:locked="0" w:semiHidden="0" w:uiPriority="1" w:unhideWhenUsed="0" w:qFormat="1"/>
    <w:lsdException w:name="Light Shading" w:locked="0" w:semiHidden="0" w:uiPriority="60" w:unhideWhenUsed="0"/>
    <w:lsdException w:name="Light List" w:locked="0" w:semiHidden="0" w:uiPriority="61" w:unhideWhenUsed="0"/>
    <w:lsdException w:name="Light Grid" w:locked="0" w:semiHidden="0" w:uiPriority="62" w:unhideWhenUsed="0"/>
    <w:lsdException w:name="Medium Shading 1" w:locked="0" w:semiHidden="0" w:uiPriority="63" w:unhideWhenUsed="0"/>
    <w:lsdException w:name="Medium Shading 2" w:locked="0" w:semiHidden="0" w:uiPriority="64" w:unhideWhenUsed="0"/>
    <w:lsdException w:name="Medium List 1" w:locked="0" w:semiHidden="0" w:uiPriority="65" w:unhideWhenUsed="0"/>
    <w:lsdException w:name="Medium List 2" w:locked="0" w:semiHidden="0" w:uiPriority="66" w:unhideWhenUsed="0"/>
    <w:lsdException w:name="Medium Grid 1" w:locked="0" w:semiHidden="0" w:uiPriority="67" w:unhideWhenUsed="0"/>
    <w:lsdException w:name="Medium Grid 2" w:locked="0" w:semiHidden="0" w:uiPriority="68" w:unhideWhenUsed="0"/>
    <w:lsdException w:name="Medium Grid 3" w:locked="0" w:semiHidden="0" w:uiPriority="69" w:unhideWhenUsed="0"/>
    <w:lsdException w:name="Dark List" w:locked="0" w:semiHidden="0" w:uiPriority="70" w:unhideWhenUsed="0"/>
    <w:lsdException w:name="Colorful Shading" w:locked="0" w:semiHidden="0" w:uiPriority="71" w:unhideWhenUsed="0"/>
    <w:lsdException w:name="Colorful List" w:locked="0" w:semiHidden="0" w:uiPriority="72" w:unhideWhenUsed="0"/>
    <w:lsdException w:name="Colorful Grid" w:locked="0" w:semiHidden="0" w:uiPriority="73" w:unhideWhenUsed="0"/>
    <w:lsdException w:name="Light Shading Accent 1" w:locked="0" w:semiHidden="0" w:uiPriority="60" w:unhideWhenUsed="0"/>
    <w:lsdException w:name="Light List Accent 1" w:locked="0" w:semiHidden="0" w:uiPriority="61" w:unhideWhenUsed="0"/>
    <w:lsdException w:name="Light Grid Accent 1" w:locked="0" w:semiHidden="0" w:uiPriority="62" w:unhideWhenUsed="0"/>
    <w:lsdException w:name="Medium Shading 1 Accent 1" w:locked="0" w:semiHidden="0" w:uiPriority="63" w:unhideWhenUsed="0"/>
    <w:lsdException w:name="Medium Shading 2 Accent 1" w:locked="0" w:semiHidden="0" w:uiPriority="64" w:unhideWhenUsed="0"/>
    <w:lsdException w:name="Medium List 1 Accent 1" w:locked="0" w:semiHidden="0" w:uiPriority="65" w:unhideWhenUsed="0"/>
    <w:lsdException w:name="Revision" w:locked="0" w:unhideWhenUsed="0"/>
    <w:lsdException w:name="List Paragraph" w:locked="0" w:semiHidden="0" w:uiPriority="34" w:unhideWhenUsed="0" w:qFormat="1"/>
    <w:lsdException w:name="Quote" w:locked="0" w:semiHidden="0" w:uiPriority="29" w:unhideWhenUsed="0" w:qFormat="1"/>
    <w:lsdException w:name="Intense Quote" w:locked="0" w:semiHidden="0" w:uiPriority="30" w:unhideWhenUsed="0" w:qFormat="1"/>
    <w:lsdException w:name="Medium List 2 Accent 1" w:locked="0" w:semiHidden="0" w:uiPriority="66" w:unhideWhenUsed="0"/>
    <w:lsdException w:name="Medium Grid 1 Accent 1" w:locked="0" w:semiHidden="0" w:uiPriority="67" w:unhideWhenUsed="0"/>
    <w:lsdException w:name="Medium Grid 2 Accent 1" w:locked="0" w:semiHidden="0" w:uiPriority="68" w:unhideWhenUsed="0"/>
    <w:lsdException w:name="Medium Grid 3 Accent 1" w:locked="0" w:semiHidden="0" w:uiPriority="69" w:unhideWhenUsed="0"/>
    <w:lsdException w:name="Dark List Accent 1" w:locked="0" w:semiHidden="0" w:uiPriority="70" w:unhideWhenUsed="0"/>
    <w:lsdException w:name="Colorful Shading Accent 1" w:locked="0" w:semiHidden="0" w:uiPriority="71" w:unhideWhenUsed="0"/>
    <w:lsdException w:name="Colorful List Accent 1" w:locked="0" w:semiHidden="0" w:uiPriority="72" w:unhideWhenUsed="0"/>
    <w:lsdException w:name="Colorful Grid Accent 1" w:locked="0" w:semiHidden="0" w:uiPriority="73" w:unhideWhenUsed="0"/>
    <w:lsdException w:name="Light Shading Accent 2" w:locked="0" w:semiHidden="0" w:uiPriority="60" w:unhideWhenUsed="0"/>
    <w:lsdException w:name="Light List Accent 2" w:locked="0" w:semiHidden="0" w:uiPriority="61" w:unhideWhenUsed="0"/>
    <w:lsdException w:name="Light Grid Accent 2" w:locked="0" w:semiHidden="0" w:uiPriority="62" w:unhideWhenUsed="0"/>
    <w:lsdException w:name="Medium Shading 1 Accent 2" w:locked="0" w:semiHidden="0" w:uiPriority="63" w:unhideWhenUsed="0"/>
    <w:lsdException w:name="Medium Shading 2 Accent 2" w:locked="0" w:semiHidden="0" w:uiPriority="64" w:unhideWhenUsed="0"/>
    <w:lsdException w:name="Medium List 1 Accent 2" w:locked="0" w:semiHidden="0" w:uiPriority="65" w:unhideWhenUsed="0"/>
    <w:lsdException w:name="Medium List 2 Accent 2" w:locked="0" w:semiHidden="0" w:uiPriority="66" w:unhideWhenUsed="0"/>
    <w:lsdException w:name="Medium Grid 1 Accent 2" w:locked="0" w:semiHidden="0" w:uiPriority="67" w:unhideWhenUsed="0"/>
    <w:lsdException w:name="Medium Grid 2 Accent 2" w:locked="0" w:semiHidden="0" w:uiPriority="68" w:unhideWhenUsed="0"/>
    <w:lsdException w:name="Medium Grid 3 Accent 2" w:locked="0" w:semiHidden="0" w:uiPriority="69" w:unhideWhenUsed="0"/>
    <w:lsdException w:name="Dark List Accent 2" w:locked="0" w:semiHidden="0" w:uiPriority="70" w:unhideWhenUsed="0"/>
    <w:lsdException w:name="Colorful Shading Accent 2" w:locked="0" w:semiHidden="0" w:uiPriority="71" w:unhideWhenUsed="0"/>
    <w:lsdException w:name="Colorful List Accent 2" w:locked="0" w:semiHidden="0" w:uiPriority="72" w:unhideWhenUsed="0"/>
    <w:lsdException w:name="Colorful Grid Accent 2" w:locked="0" w:semiHidden="0" w:uiPriority="73" w:unhideWhenUsed="0"/>
    <w:lsdException w:name="Light Shading Accent 3" w:locked="0" w:semiHidden="0" w:uiPriority="60" w:unhideWhenUsed="0"/>
    <w:lsdException w:name="Light List Accent 3" w:locked="0" w:semiHidden="0" w:uiPriority="61" w:unhideWhenUsed="0"/>
    <w:lsdException w:name="Light Grid Accent 3" w:locked="0" w:semiHidden="0" w:uiPriority="62" w:unhideWhenUsed="0"/>
    <w:lsdException w:name="Medium Shading 1 Accent 3" w:locked="0" w:semiHidden="0" w:uiPriority="63" w:unhideWhenUsed="0"/>
    <w:lsdException w:name="Medium Shading 2 Accent 3" w:locked="0" w:semiHidden="0" w:uiPriority="64" w:unhideWhenUsed="0"/>
    <w:lsdException w:name="Medium List 1 Accent 3" w:locked="0" w:semiHidden="0" w:uiPriority="65" w:unhideWhenUsed="0"/>
    <w:lsdException w:name="Medium List 2 Accent 3" w:locked="0" w:semiHidden="0" w:uiPriority="66" w:unhideWhenUsed="0"/>
    <w:lsdException w:name="Medium Grid 1 Accent 3" w:locked="0" w:semiHidden="0" w:uiPriority="67" w:unhideWhenUsed="0"/>
    <w:lsdException w:name="Medium Grid 2 Accent 3" w:locked="0" w:semiHidden="0" w:uiPriority="68" w:unhideWhenUsed="0"/>
    <w:lsdException w:name="Medium Grid 3 Accent 3" w:locked="0" w:semiHidden="0" w:uiPriority="69" w:unhideWhenUsed="0"/>
    <w:lsdException w:name="Dark List Accent 3" w:locked="0" w:semiHidden="0" w:uiPriority="70" w:unhideWhenUsed="0"/>
    <w:lsdException w:name="Colorful Shading Accent 3" w:locked="0" w:semiHidden="0" w:uiPriority="71" w:unhideWhenUsed="0"/>
    <w:lsdException w:name="Colorful List Accent 3" w:locked="0" w:semiHidden="0" w:uiPriority="72" w:unhideWhenUsed="0"/>
    <w:lsdException w:name="Colorful Grid Accent 3" w:locked="0" w:semiHidden="0" w:uiPriority="73" w:unhideWhenUsed="0"/>
    <w:lsdException w:name="Light Shading Accent 4" w:locked="0" w:semiHidden="0" w:uiPriority="60" w:unhideWhenUsed="0"/>
    <w:lsdException w:name="Light List Accent 4" w:locked="0" w:semiHidden="0" w:uiPriority="61" w:unhideWhenUsed="0"/>
    <w:lsdException w:name="Light Grid Accent 4" w:locked="0" w:semiHidden="0" w:uiPriority="62" w:unhideWhenUsed="0"/>
    <w:lsdException w:name="Medium Shading 1 Accent 4" w:locked="0" w:semiHidden="0" w:uiPriority="63" w:unhideWhenUsed="0"/>
    <w:lsdException w:name="Medium Shading 2 Accent 4" w:locked="0" w:semiHidden="0" w:uiPriority="64" w:unhideWhenUsed="0"/>
    <w:lsdException w:name="Medium List 1 Accent 4" w:locked="0" w:semiHidden="0" w:uiPriority="65" w:unhideWhenUsed="0"/>
    <w:lsdException w:name="Medium List 2 Accent 4" w:locked="0" w:semiHidden="0" w:uiPriority="66" w:unhideWhenUsed="0"/>
    <w:lsdException w:name="Medium Grid 1 Accent 4" w:locked="0" w:semiHidden="0" w:uiPriority="67" w:unhideWhenUsed="0"/>
    <w:lsdException w:name="Medium Grid 2 Accent 4" w:locked="0" w:semiHidden="0" w:uiPriority="68" w:unhideWhenUsed="0"/>
    <w:lsdException w:name="Medium Grid 3 Accent 4" w:locked="0" w:semiHidden="0" w:uiPriority="69" w:unhideWhenUsed="0"/>
    <w:lsdException w:name="Dark List Accent 4" w:locked="0" w:semiHidden="0" w:uiPriority="70" w:unhideWhenUsed="0"/>
    <w:lsdException w:name="Colorful Shading Accent 4" w:locked="0" w:semiHidden="0" w:uiPriority="71" w:unhideWhenUsed="0"/>
    <w:lsdException w:name="Colorful List Accent 4" w:locked="0" w:semiHidden="0" w:uiPriority="72" w:unhideWhenUsed="0"/>
    <w:lsdException w:name="Colorful Grid Accent 4" w:locked="0" w:semiHidden="0" w:uiPriority="73" w:unhideWhenUsed="0"/>
    <w:lsdException w:name="Light Shading Accent 5" w:locked="0" w:semiHidden="0" w:uiPriority="60" w:unhideWhenUsed="0"/>
    <w:lsdException w:name="Light List Accent 5" w:locked="0" w:semiHidden="0" w:uiPriority="61" w:unhideWhenUsed="0"/>
    <w:lsdException w:name="Light Grid Accent 5" w:locked="0" w:semiHidden="0" w:uiPriority="62" w:unhideWhenUsed="0"/>
    <w:lsdException w:name="Medium Shading 1 Accent 5" w:locked="0" w:semiHidden="0" w:uiPriority="63" w:unhideWhenUsed="0"/>
    <w:lsdException w:name="Medium Shading 2 Accent 5" w:locked="0" w:semiHidden="0" w:uiPriority="64" w:unhideWhenUsed="0"/>
    <w:lsdException w:name="Medium List 1 Accent 5" w:locked="0" w:semiHidden="0" w:uiPriority="65" w:unhideWhenUsed="0"/>
    <w:lsdException w:name="Medium List 2 Accent 5" w:locked="0" w:semiHidden="0" w:uiPriority="66" w:unhideWhenUsed="0"/>
    <w:lsdException w:name="Medium Grid 1 Accent 5" w:locked="0" w:semiHidden="0" w:uiPriority="67" w:unhideWhenUsed="0"/>
    <w:lsdException w:name="Medium Grid 2 Accent 5" w:locked="0" w:semiHidden="0" w:uiPriority="68" w:unhideWhenUsed="0"/>
    <w:lsdException w:name="Medium Grid 3 Accent 5" w:locked="0" w:semiHidden="0" w:uiPriority="69" w:unhideWhenUsed="0"/>
    <w:lsdException w:name="Dark List Accent 5" w:locked="0" w:semiHidden="0" w:uiPriority="70" w:unhideWhenUsed="0"/>
    <w:lsdException w:name="Colorful Shading Accent 5" w:locked="0" w:semiHidden="0" w:uiPriority="71" w:unhideWhenUsed="0"/>
    <w:lsdException w:name="Colorful List Accent 5" w:locked="0" w:semiHidden="0" w:uiPriority="72" w:unhideWhenUsed="0"/>
    <w:lsdException w:name="Colorful Grid Accent 5" w:locked="0" w:semiHidden="0" w:uiPriority="73" w:unhideWhenUsed="0"/>
    <w:lsdException w:name="Light Shading Accent 6" w:locked="0" w:semiHidden="0" w:uiPriority="60" w:unhideWhenUsed="0"/>
    <w:lsdException w:name="Light List Accent 6" w:locked="0" w:semiHidden="0" w:uiPriority="61" w:unhideWhenUsed="0"/>
    <w:lsdException w:name="Light Grid Accent 6" w:locked="0" w:semiHidden="0" w:uiPriority="62" w:unhideWhenUsed="0"/>
    <w:lsdException w:name="Medium Shading 1 Accent 6" w:locked="0" w:semiHidden="0" w:uiPriority="63" w:unhideWhenUsed="0"/>
    <w:lsdException w:name="Medium Shading 2 Accent 6" w:locked="0" w:semiHidden="0" w:uiPriority="64" w:unhideWhenUsed="0"/>
    <w:lsdException w:name="Medium List 1 Accent 6" w:locked="0" w:semiHidden="0" w:uiPriority="65" w:unhideWhenUsed="0"/>
    <w:lsdException w:name="Medium List 2 Accent 6" w:locked="0" w:semiHidden="0" w:uiPriority="66" w:unhideWhenUsed="0"/>
    <w:lsdException w:name="Medium Grid 1 Accent 6" w:locked="0" w:semiHidden="0" w:uiPriority="67" w:unhideWhenUsed="0"/>
    <w:lsdException w:name="Medium Grid 2 Accent 6" w:locked="0" w:semiHidden="0" w:uiPriority="68" w:unhideWhenUsed="0"/>
    <w:lsdException w:name="Medium Grid 3 Accent 6" w:locked="0" w:semiHidden="0" w:uiPriority="69" w:unhideWhenUsed="0"/>
    <w:lsdException w:name="Dark List Accent 6" w:locked="0" w:semiHidden="0" w:uiPriority="70" w:unhideWhenUsed="0"/>
    <w:lsdException w:name="Colorful Shading Accent 6" w:locked="0" w:semiHidden="0" w:uiPriority="71" w:unhideWhenUsed="0"/>
    <w:lsdException w:name="Colorful List Accent 6" w:locked="0" w:semiHidden="0" w:uiPriority="72" w:unhideWhenUsed="0"/>
    <w:lsdException w:name="Colorful Grid Accent 6" w:locked="0" w:semiHidden="0" w:uiPriority="73" w:unhideWhenUsed="0"/>
    <w:lsdException w:name="Subtle Emphasis" w:locked="0" w:semiHidden="0" w:uiPriority="19" w:unhideWhenUsed="0" w:qFormat="1"/>
    <w:lsdException w:name="Intense Emphasis" w:locked="0" w:semiHidden="0" w:uiPriority="21" w:unhideWhenUsed="0" w:qFormat="1"/>
    <w:lsdException w:name="Subtle Reference" w:locked="0" w:semiHidden="0" w:uiPriority="31" w:unhideWhenUsed="0" w:qFormat="1"/>
    <w:lsdException w:name="Intense Reference" w:locked="0" w:semiHidden="0" w:uiPriority="32" w:unhideWhenUsed="0" w:qFormat="1"/>
    <w:lsdException w:name="Book Title" w:locked="0" w:semiHidden="0" w:uiPriority="33" w:unhideWhenUsed="0" w:qFormat="1"/>
    <w:lsdException w:name="Bibliography" w:locked="0" w:uiPriority="37"/>
    <w:lsdException w:name="TOC Heading" w:locked="0" w:uiPriority="39" w:qFormat="1"/>
  </w:latentStyles>
  <w:style w:type="paragraph" w:default="1" w:styleId="Normal">
    <w:name w:val="Normal"/>
    <w:qFormat/>
    <w:rsid w:val="007302DF"/>
    <w:rPr>
      <w:sz w:val="24"/>
      <w:szCs w:val="24"/>
    </w:rPr>
  </w:style>
  <w:style w:type="paragraph" w:styleId="Heading1">
    <w:name w:val="heading 1"/>
    <w:aliases w:val="Заголовок  2-2"/>
    <w:basedOn w:val="Normal"/>
    <w:next w:val="Normal"/>
    <w:link w:val="Heading1Char"/>
    <w:uiPriority w:val="99"/>
    <w:qFormat/>
    <w:rsid w:val="006063E9"/>
    <w:pPr>
      <w:keepNext/>
      <w:numPr>
        <w:numId w:val="1"/>
      </w:numPr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Heading2">
    <w:name w:val="heading 2"/>
    <w:aliases w:val="Заголовок 15"/>
    <w:basedOn w:val="Normal"/>
    <w:next w:val="Normal"/>
    <w:link w:val="Heading2Char"/>
    <w:uiPriority w:val="99"/>
    <w:qFormat/>
    <w:rsid w:val="006063E9"/>
    <w:pPr>
      <w:keepNext/>
      <w:numPr>
        <w:ilvl w:val="1"/>
        <w:numId w:val="1"/>
      </w:numPr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9"/>
    <w:qFormat/>
    <w:rsid w:val="006063E9"/>
    <w:pPr>
      <w:keepNext/>
      <w:numPr>
        <w:ilvl w:val="2"/>
        <w:numId w:val="1"/>
      </w:numPr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99"/>
    <w:qFormat/>
    <w:rsid w:val="006063E9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uiPriority w:val="99"/>
    <w:qFormat/>
    <w:rsid w:val="006063E9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uiPriority w:val="99"/>
    <w:qFormat/>
    <w:rsid w:val="006063E9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Heading7">
    <w:name w:val="heading 7"/>
    <w:basedOn w:val="Normal"/>
    <w:next w:val="Normal"/>
    <w:link w:val="Heading7Char"/>
    <w:uiPriority w:val="99"/>
    <w:qFormat/>
    <w:rsid w:val="006063E9"/>
    <w:pPr>
      <w:numPr>
        <w:ilvl w:val="6"/>
        <w:numId w:val="1"/>
      </w:numPr>
      <w:spacing w:before="240" w:after="60"/>
      <w:outlineLvl w:val="6"/>
    </w:pPr>
  </w:style>
  <w:style w:type="paragraph" w:styleId="Heading8">
    <w:name w:val="heading 8"/>
    <w:basedOn w:val="Normal"/>
    <w:next w:val="Normal"/>
    <w:link w:val="Heading8Char"/>
    <w:uiPriority w:val="99"/>
    <w:qFormat/>
    <w:rsid w:val="006063E9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Heading9">
    <w:name w:val="heading 9"/>
    <w:basedOn w:val="Normal"/>
    <w:next w:val="Normal"/>
    <w:link w:val="Heading9Char"/>
    <w:uiPriority w:val="99"/>
    <w:qFormat/>
    <w:rsid w:val="006063E9"/>
    <w:pPr>
      <w:numPr>
        <w:ilvl w:val="8"/>
        <w:numId w:val="1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aliases w:val="Заголовок  2-2 Char"/>
    <w:basedOn w:val="DefaultParagraphFont"/>
    <w:link w:val="Heading1"/>
    <w:uiPriority w:val="99"/>
    <w:locked/>
    <w:rsid w:val="00260147"/>
    <w:rPr>
      <w:rFonts w:ascii="Arial" w:hAnsi="Arial" w:cs="Arial"/>
      <w:b/>
      <w:bCs/>
      <w:kern w:val="32"/>
      <w:sz w:val="32"/>
      <w:szCs w:val="32"/>
      <w:lang w:val="ru-RU" w:eastAsia="ru-RU"/>
    </w:rPr>
  </w:style>
  <w:style w:type="character" w:customStyle="1" w:styleId="Heading2Char">
    <w:name w:val="Heading 2 Char"/>
    <w:aliases w:val="Заголовок 15 Char"/>
    <w:basedOn w:val="DefaultParagraphFont"/>
    <w:link w:val="Heading2"/>
    <w:uiPriority w:val="99"/>
    <w:locked/>
    <w:rsid w:val="00260147"/>
    <w:rPr>
      <w:rFonts w:ascii="Arial" w:hAnsi="Arial" w:cs="Arial"/>
      <w:b/>
      <w:bCs/>
      <w:i/>
      <w:iCs/>
      <w:sz w:val="28"/>
      <w:szCs w:val="28"/>
      <w:lang w:val="ru-RU" w:eastAsia="ru-RU"/>
    </w:rPr>
  </w:style>
  <w:style w:type="character" w:customStyle="1" w:styleId="Heading3Char">
    <w:name w:val="Heading 3 Char"/>
    <w:basedOn w:val="DefaultParagraphFont"/>
    <w:link w:val="Heading3"/>
    <w:uiPriority w:val="99"/>
    <w:locked/>
    <w:rsid w:val="00260147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Heading4Char">
    <w:name w:val="Heading 4 Char"/>
    <w:basedOn w:val="DefaultParagraphFont"/>
    <w:link w:val="Heading4"/>
    <w:uiPriority w:val="99"/>
    <w:locked/>
    <w:rsid w:val="00260147"/>
    <w:rPr>
      <w:b/>
      <w:bCs/>
      <w:sz w:val="28"/>
      <w:szCs w:val="28"/>
      <w:lang w:val="ru-RU" w:eastAsia="ru-RU"/>
    </w:rPr>
  </w:style>
  <w:style w:type="character" w:customStyle="1" w:styleId="Heading5Char">
    <w:name w:val="Heading 5 Char"/>
    <w:basedOn w:val="DefaultParagraphFont"/>
    <w:link w:val="Heading5"/>
    <w:uiPriority w:val="99"/>
    <w:locked/>
    <w:rsid w:val="00260147"/>
    <w:rPr>
      <w:b/>
      <w:bCs/>
      <w:i/>
      <w:iCs/>
      <w:sz w:val="26"/>
      <w:szCs w:val="26"/>
      <w:lang w:val="ru-RU" w:eastAsia="ru-RU"/>
    </w:rPr>
  </w:style>
  <w:style w:type="character" w:customStyle="1" w:styleId="Heading6Char">
    <w:name w:val="Heading 6 Char"/>
    <w:basedOn w:val="DefaultParagraphFont"/>
    <w:link w:val="Heading6"/>
    <w:uiPriority w:val="99"/>
    <w:semiHidden/>
    <w:locked/>
    <w:rsid w:val="00E33E1D"/>
    <w:rPr>
      <w:rFonts w:ascii="Calibri" w:hAnsi="Calibri" w:cs="Calibri"/>
      <w:b/>
      <w:bCs/>
    </w:rPr>
  </w:style>
  <w:style w:type="character" w:customStyle="1" w:styleId="Heading7Char">
    <w:name w:val="Heading 7 Char"/>
    <w:basedOn w:val="DefaultParagraphFont"/>
    <w:link w:val="Heading7"/>
    <w:uiPriority w:val="99"/>
    <w:semiHidden/>
    <w:locked/>
    <w:rsid w:val="00E33E1D"/>
    <w:rPr>
      <w:rFonts w:ascii="Calibri" w:hAnsi="Calibri" w:cs="Calibri"/>
      <w:sz w:val="24"/>
      <w:szCs w:val="24"/>
    </w:rPr>
  </w:style>
  <w:style w:type="character" w:customStyle="1" w:styleId="Heading8Char">
    <w:name w:val="Heading 8 Char"/>
    <w:basedOn w:val="DefaultParagraphFont"/>
    <w:link w:val="Heading8"/>
    <w:uiPriority w:val="99"/>
    <w:semiHidden/>
    <w:locked/>
    <w:rsid w:val="00E33E1D"/>
    <w:rPr>
      <w:rFonts w:ascii="Calibri" w:hAnsi="Calibri" w:cs="Calibri"/>
      <w:i/>
      <w:iCs/>
      <w:sz w:val="24"/>
      <w:szCs w:val="24"/>
    </w:rPr>
  </w:style>
  <w:style w:type="character" w:customStyle="1" w:styleId="Heading9Char">
    <w:name w:val="Heading 9 Char"/>
    <w:basedOn w:val="DefaultParagraphFont"/>
    <w:link w:val="Heading9"/>
    <w:uiPriority w:val="99"/>
    <w:semiHidden/>
    <w:locked/>
    <w:rsid w:val="00E33E1D"/>
    <w:rPr>
      <w:rFonts w:ascii="Cambria" w:hAnsi="Cambria" w:cs="Cambria"/>
    </w:rPr>
  </w:style>
  <w:style w:type="paragraph" w:styleId="BalloonText">
    <w:name w:val="Balloon Text"/>
    <w:basedOn w:val="Normal"/>
    <w:link w:val="BalloonTextChar"/>
    <w:uiPriority w:val="99"/>
    <w:semiHidden/>
    <w:rsid w:val="00260147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260147"/>
    <w:rPr>
      <w:rFonts w:ascii="Tahoma" w:hAnsi="Tahoma" w:cs="Tahoma"/>
      <w:sz w:val="16"/>
      <w:szCs w:val="16"/>
      <w:lang w:val="ru-RU" w:eastAsia="ru-RU"/>
    </w:rPr>
  </w:style>
  <w:style w:type="paragraph" w:styleId="TOC4">
    <w:name w:val="toc 4"/>
    <w:basedOn w:val="Normal"/>
    <w:next w:val="Normal"/>
    <w:autoRedefine/>
    <w:uiPriority w:val="99"/>
    <w:semiHidden/>
    <w:rsid w:val="00260147"/>
    <w:rPr>
      <w:sz w:val="22"/>
      <w:szCs w:val="22"/>
    </w:rPr>
  </w:style>
  <w:style w:type="table" w:styleId="TableGrid">
    <w:name w:val="Table Grid"/>
    <w:basedOn w:val="TableNormal"/>
    <w:uiPriority w:val="99"/>
    <w:rsid w:val="006063E9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">
    <w:name w:val="Таблица"/>
    <w:basedOn w:val="Normal"/>
    <w:uiPriority w:val="99"/>
    <w:rsid w:val="006063E9"/>
    <w:pPr>
      <w:autoSpaceDE w:val="0"/>
      <w:autoSpaceDN w:val="0"/>
      <w:adjustRightInd w:val="0"/>
      <w:jc w:val="center"/>
    </w:pPr>
    <w:rPr>
      <w:color w:val="000000"/>
      <w:sz w:val="22"/>
      <w:szCs w:val="22"/>
    </w:rPr>
  </w:style>
  <w:style w:type="paragraph" w:customStyle="1" w:styleId="a0">
    <w:name w:val="Стиль Таблица + Синий"/>
    <w:basedOn w:val="a"/>
    <w:uiPriority w:val="99"/>
    <w:rsid w:val="006063E9"/>
    <w:rPr>
      <w:color w:val="0000FF"/>
    </w:rPr>
  </w:style>
  <w:style w:type="paragraph" w:styleId="TOC1">
    <w:name w:val="toc 1"/>
    <w:basedOn w:val="Normal"/>
    <w:next w:val="Normal"/>
    <w:autoRedefine/>
    <w:uiPriority w:val="99"/>
    <w:semiHidden/>
    <w:rsid w:val="00CD6F13"/>
    <w:pPr>
      <w:tabs>
        <w:tab w:val="left" w:pos="450"/>
        <w:tab w:val="right" w:leader="dot" w:pos="14220"/>
      </w:tabs>
      <w:overflowPunct w:val="0"/>
      <w:autoSpaceDE w:val="0"/>
      <w:autoSpaceDN w:val="0"/>
      <w:adjustRightInd w:val="0"/>
      <w:textAlignment w:val="baseline"/>
    </w:pPr>
  </w:style>
  <w:style w:type="paragraph" w:styleId="Header">
    <w:name w:val="header"/>
    <w:basedOn w:val="Normal"/>
    <w:link w:val="HeaderChar"/>
    <w:uiPriority w:val="99"/>
    <w:rsid w:val="00260147"/>
    <w:pPr>
      <w:tabs>
        <w:tab w:val="center" w:pos="4677"/>
        <w:tab w:val="right" w:pos="9355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locked/>
    <w:rsid w:val="00E33E1D"/>
    <w:rPr>
      <w:sz w:val="24"/>
      <w:szCs w:val="24"/>
    </w:rPr>
  </w:style>
  <w:style w:type="paragraph" w:styleId="Footer">
    <w:name w:val="footer"/>
    <w:basedOn w:val="Normal"/>
    <w:link w:val="FooterChar"/>
    <w:uiPriority w:val="99"/>
    <w:rsid w:val="00260147"/>
    <w:pPr>
      <w:tabs>
        <w:tab w:val="center" w:pos="4677"/>
        <w:tab w:val="right" w:pos="9355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E33E1D"/>
    <w:rPr>
      <w:sz w:val="24"/>
      <w:szCs w:val="24"/>
    </w:rPr>
  </w:style>
  <w:style w:type="character" w:styleId="Hyperlink">
    <w:name w:val="Hyperlink"/>
    <w:basedOn w:val="DefaultParagraphFont"/>
    <w:uiPriority w:val="99"/>
    <w:rsid w:val="00260147"/>
    <w:rPr>
      <w:color w:val="0000FF"/>
      <w:u w:val="single"/>
    </w:rPr>
  </w:style>
  <w:style w:type="paragraph" w:styleId="TOC2">
    <w:name w:val="toc 2"/>
    <w:basedOn w:val="Normal"/>
    <w:next w:val="Normal"/>
    <w:autoRedefine/>
    <w:uiPriority w:val="99"/>
    <w:semiHidden/>
    <w:rsid w:val="00CD6F13"/>
    <w:pPr>
      <w:tabs>
        <w:tab w:val="left" w:pos="660"/>
        <w:tab w:val="right" w:leader="dot" w:pos="14222"/>
      </w:tabs>
      <w:ind w:right="-10"/>
    </w:pPr>
  </w:style>
  <w:style w:type="paragraph" w:styleId="TOC3">
    <w:name w:val="toc 3"/>
    <w:basedOn w:val="Normal"/>
    <w:next w:val="Normal"/>
    <w:autoRedefine/>
    <w:uiPriority w:val="99"/>
    <w:semiHidden/>
    <w:rsid w:val="00260147"/>
  </w:style>
  <w:style w:type="paragraph" w:customStyle="1" w:styleId="paragraphleftindent">
    <w:name w:val="paragraph_left_indent"/>
    <w:basedOn w:val="Normal"/>
    <w:uiPriority w:val="99"/>
    <w:rsid w:val="00260147"/>
    <w:pPr>
      <w:spacing w:after="150"/>
    </w:pPr>
  </w:style>
  <w:style w:type="paragraph" w:styleId="NormalWeb">
    <w:name w:val="Normal (Web)"/>
    <w:basedOn w:val="Normal"/>
    <w:uiPriority w:val="99"/>
    <w:rsid w:val="00260147"/>
    <w:pPr>
      <w:spacing w:before="100" w:beforeAutospacing="1" w:after="100" w:afterAutospacing="1"/>
      <w:jc w:val="both"/>
    </w:pPr>
  </w:style>
  <w:style w:type="character" w:customStyle="1" w:styleId="textbold">
    <w:name w:val="text_bold"/>
    <w:basedOn w:val="DefaultParagraphFont"/>
    <w:uiPriority w:val="99"/>
    <w:rsid w:val="00260147"/>
    <w:rPr>
      <w:rFonts w:ascii="Verdana" w:hAnsi="Verdana" w:cs="Verdana"/>
      <w:b/>
      <w:bCs/>
      <w:color w:val="auto"/>
      <w:sz w:val="18"/>
      <w:szCs w:val="18"/>
      <w:u w:val="none"/>
      <w:effect w:val="none"/>
      <w:shd w:val="clear" w:color="auto" w:fill="auto"/>
    </w:rPr>
  </w:style>
  <w:style w:type="paragraph" w:customStyle="1" w:styleId="FR2">
    <w:name w:val="FR2"/>
    <w:uiPriority w:val="99"/>
    <w:rsid w:val="00260147"/>
    <w:pPr>
      <w:widowControl w:val="0"/>
      <w:autoSpaceDE w:val="0"/>
      <w:autoSpaceDN w:val="0"/>
      <w:spacing w:line="380" w:lineRule="auto"/>
      <w:ind w:left="680" w:firstLine="760"/>
      <w:jc w:val="both"/>
    </w:pPr>
    <w:rPr>
      <w:rFonts w:ascii="Arial" w:hAnsi="Arial" w:cs="Arial"/>
      <w:i/>
      <w:iCs/>
      <w:sz w:val="20"/>
      <w:szCs w:val="20"/>
    </w:rPr>
  </w:style>
  <w:style w:type="paragraph" w:customStyle="1" w:styleId="a1">
    <w:name w:val="Тело ИАК"/>
    <w:basedOn w:val="Normal"/>
    <w:link w:val="a2"/>
    <w:uiPriority w:val="99"/>
    <w:rsid w:val="00260147"/>
    <w:pPr>
      <w:spacing w:line="288" w:lineRule="auto"/>
      <w:ind w:firstLine="720"/>
      <w:jc w:val="both"/>
    </w:pPr>
    <w:rPr>
      <w:sz w:val="22"/>
      <w:szCs w:val="22"/>
    </w:rPr>
  </w:style>
  <w:style w:type="character" w:customStyle="1" w:styleId="a2">
    <w:name w:val="Тело ИАК Знак"/>
    <w:basedOn w:val="DefaultParagraphFont"/>
    <w:link w:val="a1"/>
    <w:uiPriority w:val="99"/>
    <w:locked/>
    <w:rsid w:val="00260147"/>
    <w:rPr>
      <w:sz w:val="22"/>
      <w:szCs w:val="22"/>
      <w:lang w:val="ru-RU" w:eastAsia="ru-RU"/>
    </w:rPr>
  </w:style>
  <w:style w:type="paragraph" w:customStyle="1" w:styleId="30">
    <w:name w:val="Заголовок 3го уровня"/>
    <w:basedOn w:val="Normal"/>
    <w:uiPriority w:val="99"/>
    <w:rsid w:val="00260147"/>
    <w:pPr>
      <w:spacing w:line="264" w:lineRule="auto"/>
      <w:jc w:val="center"/>
    </w:pPr>
    <w:rPr>
      <w:sz w:val="22"/>
      <w:szCs w:val="22"/>
    </w:rPr>
  </w:style>
  <w:style w:type="character" w:styleId="PageNumber">
    <w:name w:val="page number"/>
    <w:basedOn w:val="DefaultParagraphFont"/>
    <w:uiPriority w:val="99"/>
    <w:rsid w:val="00260147"/>
  </w:style>
  <w:style w:type="paragraph" w:customStyle="1" w:styleId="114">
    <w:name w:val="Стиль Заголовок 1го уровня + 14 пт"/>
    <w:basedOn w:val="Normal"/>
    <w:link w:val="1140"/>
    <w:uiPriority w:val="99"/>
    <w:rsid w:val="00260147"/>
    <w:pPr>
      <w:keepNext/>
      <w:tabs>
        <w:tab w:val="num" w:pos="643"/>
      </w:tabs>
      <w:spacing w:before="240" w:after="60"/>
      <w:ind w:left="643" w:hanging="360"/>
      <w:outlineLvl w:val="0"/>
    </w:pPr>
    <w:rPr>
      <w:rFonts w:ascii="Arial" w:hAnsi="Arial" w:cs="Arial"/>
      <w:b/>
      <w:bCs/>
      <w:noProof/>
      <w:kern w:val="32"/>
      <w:sz w:val="28"/>
      <w:szCs w:val="28"/>
    </w:rPr>
  </w:style>
  <w:style w:type="character" w:customStyle="1" w:styleId="1140">
    <w:name w:val="Стиль Заголовок 1го уровня + 14 пт Знак"/>
    <w:basedOn w:val="DefaultParagraphFont"/>
    <w:link w:val="114"/>
    <w:uiPriority w:val="99"/>
    <w:locked/>
    <w:rsid w:val="00260147"/>
    <w:rPr>
      <w:rFonts w:ascii="Arial" w:hAnsi="Arial" w:cs="Arial"/>
      <w:b/>
      <w:bCs/>
      <w:noProof/>
      <w:kern w:val="32"/>
      <w:sz w:val="28"/>
      <w:szCs w:val="28"/>
      <w:lang w:val="ru-RU" w:eastAsia="ru-RU"/>
    </w:rPr>
  </w:style>
  <w:style w:type="paragraph" w:customStyle="1" w:styleId="a3">
    <w:name w:val="Знак Знак Знак Знак"/>
    <w:basedOn w:val="Normal"/>
    <w:uiPriority w:val="99"/>
    <w:rsid w:val="00260147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styleId="Caption">
    <w:name w:val="caption"/>
    <w:basedOn w:val="Normal"/>
    <w:next w:val="Normal"/>
    <w:uiPriority w:val="99"/>
    <w:qFormat/>
    <w:rsid w:val="00260147"/>
    <w:pPr>
      <w:widowControl w:val="0"/>
      <w:shd w:val="clear" w:color="auto" w:fill="FFFFFF"/>
      <w:autoSpaceDE w:val="0"/>
      <w:autoSpaceDN w:val="0"/>
      <w:adjustRightInd w:val="0"/>
      <w:jc w:val="both"/>
    </w:pPr>
  </w:style>
  <w:style w:type="paragraph" w:styleId="DocumentMap">
    <w:name w:val="Document Map"/>
    <w:basedOn w:val="Normal"/>
    <w:link w:val="DocumentMapChar"/>
    <w:uiPriority w:val="99"/>
    <w:semiHidden/>
    <w:rsid w:val="00260147"/>
    <w:pPr>
      <w:spacing w:after="200" w:line="276" w:lineRule="auto"/>
    </w:pPr>
    <w:rPr>
      <w:rFonts w:ascii="Tahoma" w:hAnsi="Tahoma" w:cs="Tahoma"/>
      <w:sz w:val="16"/>
      <w:szCs w:val="16"/>
      <w:lang w:eastAsia="en-US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locked/>
    <w:rsid w:val="00260147"/>
    <w:rPr>
      <w:rFonts w:ascii="Tahoma" w:hAnsi="Tahoma" w:cs="Tahoma"/>
      <w:sz w:val="16"/>
      <w:szCs w:val="16"/>
      <w:lang w:val="ru-RU" w:eastAsia="en-US"/>
    </w:rPr>
  </w:style>
  <w:style w:type="paragraph" w:styleId="TOC5">
    <w:name w:val="toc 5"/>
    <w:basedOn w:val="Normal"/>
    <w:next w:val="Normal"/>
    <w:autoRedefine/>
    <w:uiPriority w:val="99"/>
    <w:semiHidden/>
    <w:rsid w:val="00260147"/>
    <w:rPr>
      <w:sz w:val="22"/>
      <w:szCs w:val="22"/>
    </w:rPr>
  </w:style>
  <w:style w:type="paragraph" w:styleId="TOC6">
    <w:name w:val="toc 6"/>
    <w:basedOn w:val="Normal"/>
    <w:next w:val="Normal"/>
    <w:autoRedefine/>
    <w:uiPriority w:val="99"/>
    <w:semiHidden/>
    <w:rsid w:val="00260147"/>
    <w:rPr>
      <w:sz w:val="22"/>
      <w:szCs w:val="22"/>
    </w:rPr>
  </w:style>
  <w:style w:type="paragraph" w:styleId="TOC7">
    <w:name w:val="toc 7"/>
    <w:basedOn w:val="Normal"/>
    <w:next w:val="Normal"/>
    <w:autoRedefine/>
    <w:uiPriority w:val="99"/>
    <w:semiHidden/>
    <w:rsid w:val="00260147"/>
    <w:rPr>
      <w:sz w:val="22"/>
      <w:szCs w:val="22"/>
    </w:rPr>
  </w:style>
  <w:style w:type="paragraph" w:styleId="TOC8">
    <w:name w:val="toc 8"/>
    <w:basedOn w:val="Normal"/>
    <w:next w:val="Normal"/>
    <w:autoRedefine/>
    <w:uiPriority w:val="99"/>
    <w:semiHidden/>
    <w:rsid w:val="00260147"/>
    <w:rPr>
      <w:sz w:val="22"/>
      <w:szCs w:val="22"/>
    </w:rPr>
  </w:style>
  <w:style w:type="paragraph" w:styleId="TOC9">
    <w:name w:val="toc 9"/>
    <w:basedOn w:val="Normal"/>
    <w:next w:val="Normal"/>
    <w:autoRedefine/>
    <w:uiPriority w:val="99"/>
    <w:semiHidden/>
    <w:rsid w:val="00260147"/>
    <w:rPr>
      <w:sz w:val="22"/>
      <w:szCs w:val="22"/>
    </w:rPr>
  </w:style>
  <w:style w:type="paragraph" w:customStyle="1" w:styleId="1">
    <w:name w:val="Заголовок1"/>
    <w:basedOn w:val="Heading1"/>
    <w:uiPriority w:val="99"/>
    <w:rsid w:val="00260147"/>
    <w:pPr>
      <w:keepNext w:val="0"/>
      <w:numPr>
        <w:numId w:val="2"/>
      </w:numPr>
      <w:spacing w:before="300" w:after="225"/>
    </w:pPr>
    <w:rPr>
      <w:rFonts w:ascii="Times New Roman" w:hAnsi="Times New Roman" w:cs="Times New Roman"/>
      <w:kern w:val="36"/>
    </w:rPr>
  </w:style>
  <w:style w:type="paragraph" w:customStyle="1" w:styleId="2">
    <w:name w:val="Заголовок2"/>
    <w:basedOn w:val="Heading2"/>
    <w:uiPriority w:val="99"/>
    <w:rsid w:val="00260147"/>
    <w:pPr>
      <w:numPr>
        <w:ilvl w:val="0"/>
        <w:numId w:val="0"/>
      </w:numPr>
    </w:pPr>
    <w:rPr>
      <w:rFonts w:ascii="Times New Roman" w:hAnsi="Times New Roman" w:cs="Times New Roman"/>
      <w:i w:val="0"/>
      <w:iCs w:val="0"/>
    </w:rPr>
  </w:style>
  <w:style w:type="paragraph" w:customStyle="1" w:styleId="3">
    <w:name w:val="Заголовок3"/>
    <w:basedOn w:val="2"/>
    <w:uiPriority w:val="99"/>
    <w:rsid w:val="00260147"/>
    <w:pPr>
      <w:numPr>
        <w:ilvl w:val="2"/>
        <w:numId w:val="2"/>
      </w:numPr>
    </w:pPr>
  </w:style>
  <w:style w:type="character" w:customStyle="1" w:styleId="41">
    <w:name w:val="Знак Знак41"/>
    <w:basedOn w:val="DefaultParagraphFont"/>
    <w:uiPriority w:val="99"/>
    <w:rsid w:val="00260147"/>
    <w:rPr>
      <w:rFonts w:ascii="Arial" w:hAnsi="Arial" w:cs="Arial"/>
      <w:b/>
      <w:bCs/>
      <w:caps/>
      <w:lang w:val="ru-RU" w:eastAsia="ru-RU"/>
    </w:rPr>
  </w:style>
  <w:style w:type="character" w:customStyle="1" w:styleId="TitleChar">
    <w:name w:val="Title Char"/>
    <w:uiPriority w:val="99"/>
    <w:locked/>
    <w:rsid w:val="00260147"/>
    <w:rPr>
      <w:rFonts w:ascii="Arial" w:hAnsi="Arial" w:cs="Arial"/>
      <w:b/>
      <w:bCs/>
      <w:caps/>
      <w:sz w:val="18"/>
      <w:szCs w:val="18"/>
      <w:lang w:val="ru-RU" w:eastAsia="ru-RU"/>
    </w:rPr>
  </w:style>
  <w:style w:type="character" w:customStyle="1" w:styleId="BodyText2Char">
    <w:name w:val="Body Text 2 Char"/>
    <w:uiPriority w:val="99"/>
    <w:locked/>
    <w:rsid w:val="00260147"/>
    <w:rPr>
      <w:rFonts w:ascii="Arial" w:hAnsi="Arial" w:cs="Arial"/>
      <w:b/>
      <w:bCs/>
      <w:caps/>
      <w:sz w:val="17"/>
      <w:szCs w:val="17"/>
      <w:lang w:val="ru-RU" w:eastAsia="ru-RU"/>
    </w:rPr>
  </w:style>
  <w:style w:type="paragraph" w:customStyle="1" w:styleId="11">
    <w:name w:val="Знак Знак Знак Знак1"/>
    <w:basedOn w:val="Normal"/>
    <w:uiPriority w:val="99"/>
    <w:rsid w:val="00260147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character" w:customStyle="1" w:styleId="BodyTextChar">
    <w:name w:val="Body Text Char"/>
    <w:uiPriority w:val="99"/>
    <w:semiHidden/>
    <w:locked/>
    <w:rsid w:val="00260147"/>
    <w:rPr>
      <w:rFonts w:ascii="Tahoma" w:hAnsi="Tahoma" w:cs="Tahoma"/>
      <w:sz w:val="16"/>
      <w:szCs w:val="16"/>
      <w:lang w:val="ru-RU" w:eastAsia="en-US"/>
    </w:rPr>
  </w:style>
  <w:style w:type="character" w:customStyle="1" w:styleId="5">
    <w:name w:val="Знак Знак5"/>
    <w:basedOn w:val="DefaultParagraphFont"/>
    <w:uiPriority w:val="99"/>
    <w:semiHidden/>
    <w:rsid w:val="00260147"/>
    <w:rPr>
      <w:rFonts w:ascii="Tahoma" w:hAnsi="Tahoma" w:cs="Tahoma"/>
      <w:sz w:val="16"/>
      <w:szCs w:val="16"/>
      <w:lang w:val="ru-RU" w:eastAsia="en-US"/>
    </w:rPr>
  </w:style>
  <w:style w:type="character" w:styleId="FollowedHyperlink">
    <w:name w:val="FollowedHyperlink"/>
    <w:basedOn w:val="DefaultParagraphFont"/>
    <w:uiPriority w:val="99"/>
    <w:rsid w:val="00260147"/>
    <w:rPr>
      <w:color w:val="800080"/>
      <w:u w:val="single"/>
    </w:rPr>
  </w:style>
  <w:style w:type="paragraph" w:styleId="ListParagraph">
    <w:name w:val="List Paragraph"/>
    <w:basedOn w:val="Normal"/>
    <w:uiPriority w:val="99"/>
    <w:qFormat/>
    <w:rsid w:val="00260147"/>
    <w:pPr>
      <w:spacing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character" w:customStyle="1" w:styleId="FontStyle73">
    <w:name w:val="Font Style73"/>
    <w:basedOn w:val="DefaultParagraphFont"/>
    <w:uiPriority w:val="99"/>
    <w:rsid w:val="00260147"/>
    <w:rPr>
      <w:rFonts w:ascii="Times New Roman" w:hAnsi="Times New Roman" w:cs="Times New Roman"/>
      <w:sz w:val="16"/>
      <w:szCs w:val="16"/>
    </w:rPr>
  </w:style>
  <w:style w:type="paragraph" w:customStyle="1" w:styleId="Style21">
    <w:name w:val="Style21"/>
    <w:basedOn w:val="Normal"/>
    <w:uiPriority w:val="99"/>
    <w:rsid w:val="00260147"/>
    <w:pPr>
      <w:widowControl w:val="0"/>
      <w:autoSpaceDE w:val="0"/>
      <w:autoSpaceDN w:val="0"/>
      <w:adjustRightInd w:val="0"/>
      <w:jc w:val="both"/>
    </w:pPr>
  </w:style>
  <w:style w:type="paragraph" w:styleId="NoSpacing">
    <w:name w:val="No Spacing"/>
    <w:uiPriority w:val="99"/>
    <w:qFormat/>
    <w:rsid w:val="00260147"/>
    <w:rPr>
      <w:rFonts w:ascii="Calibri" w:hAnsi="Calibri" w:cs="Calibri"/>
      <w:lang w:eastAsia="en-US"/>
    </w:rPr>
  </w:style>
  <w:style w:type="paragraph" w:customStyle="1" w:styleId="Web">
    <w:name w:val="Обычный (Web)"/>
    <w:basedOn w:val="Normal"/>
    <w:uiPriority w:val="99"/>
    <w:rsid w:val="00260147"/>
    <w:pPr>
      <w:spacing w:before="100" w:after="100"/>
    </w:pPr>
    <w:rPr>
      <w:rFonts w:ascii="Calibri" w:hAnsi="Calibri" w:cs="Calibri"/>
      <w:lang w:eastAsia="zh-CN"/>
    </w:rPr>
  </w:style>
  <w:style w:type="character" w:customStyle="1" w:styleId="6">
    <w:name w:val="Знак Знак6"/>
    <w:uiPriority w:val="99"/>
    <w:semiHidden/>
    <w:locked/>
    <w:rsid w:val="00260147"/>
    <w:rPr>
      <w:rFonts w:ascii="Tahoma" w:hAnsi="Tahoma" w:cs="Tahoma"/>
      <w:sz w:val="16"/>
      <w:szCs w:val="16"/>
      <w:lang w:val="ru-RU" w:eastAsia="en-US"/>
    </w:rPr>
  </w:style>
  <w:style w:type="character" w:customStyle="1" w:styleId="BodyTextIndent3Char">
    <w:name w:val="Body Text Indent 3 Char"/>
    <w:uiPriority w:val="99"/>
    <w:semiHidden/>
    <w:locked/>
    <w:rsid w:val="00260147"/>
    <w:rPr>
      <w:rFonts w:ascii="Tahoma" w:hAnsi="Tahoma" w:cs="Tahoma"/>
      <w:sz w:val="16"/>
      <w:szCs w:val="16"/>
      <w:lang w:val="ru-RU" w:eastAsia="ru-RU"/>
    </w:rPr>
  </w:style>
  <w:style w:type="character" w:customStyle="1" w:styleId="42">
    <w:name w:val="Знак Знак42"/>
    <w:uiPriority w:val="99"/>
    <w:locked/>
    <w:rsid w:val="00260147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32">
    <w:name w:val="Знак Знак32"/>
    <w:uiPriority w:val="99"/>
    <w:locked/>
    <w:rsid w:val="00260147"/>
    <w:rPr>
      <w:rFonts w:ascii="Arial" w:hAnsi="Arial" w:cs="Arial"/>
      <w:b/>
      <w:bCs/>
      <w:caps/>
      <w:sz w:val="18"/>
      <w:szCs w:val="18"/>
      <w:lang w:val="ru-RU" w:eastAsia="ru-RU"/>
    </w:rPr>
  </w:style>
  <w:style w:type="character" w:customStyle="1" w:styleId="22">
    <w:name w:val="Знак Знак22"/>
    <w:uiPriority w:val="99"/>
    <w:locked/>
    <w:rsid w:val="00260147"/>
    <w:rPr>
      <w:rFonts w:ascii="Arial" w:hAnsi="Arial" w:cs="Arial"/>
      <w:b/>
      <w:bCs/>
      <w:caps/>
      <w:sz w:val="17"/>
      <w:szCs w:val="17"/>
      <w:lang w:val="ru-RU" w:eastAsia="ru-RU"/>
    </w:rPr>
  </w:style>
  <w:style w:type="character" w:customStyle="1" w:styleId="7">
    <w:name w:val="Знак Знак7"/>
    <w:basedOn w:val="DefaultParagraphFont"/>
    <w:uiPriority w:val="99"/>
    <w:semiHidden/>
    <w:locked/>
    <w:rsid w:val="00260147"/>
    <w:rPr>
      <w:rFonts w:ascii="Tahoma" w:hAnsi="Tahoma" w:cs="Tahoma"/>
      <w:sz w:val="16"/>
      <w:szCs w:val="16"/>
      <w:lang w:val="ru-RU" w:eastAsia="en-US"/>
    </w:rPr>
  </w:style>
  <w:style w:type="character" w:customStyle="1" w:styleId="13">
    <w:name w:val="Знак Знак13"/>
    <w:basedOn w:val="DefaultParagraphFont"/>
    <w:uiPriority w:val="99"/>
    <w:semiHidden/>
    <w:locked/>
    <w:rsid w:val="00260147"/>
    <w:rPr>
      <w:rFonts w:ascii="Tahoma" w:hAnsi="Tahoma" w:cs="Tahoma"/>
      <w:sz w:val="16"/>
      <w:szCs w:val="16"/>
      <w:lang w:val="ru-RU" w:eastAsia="ru-RU"/>
    </w:rPr>
  </w:style>
  <w:style w:type="character" w:customStyle="1" w:styleId="43">
    <w:name w:val="Знак Знак43"/>
    <w:basedOn w:val="DefaultParagraphFont"/>
    <w:uiPriority w:val="99"/>
    <w:locked/>
    <w:rsid w:val="00260147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33">
    <w:name w:val="Знак Знак33"/>
    <w:basedOn w:val="DefaultParagraphFont"/>
    <w:uiPriority w:val="99"/>
    <w:locked/>
    <w:rsid w:val="00260147"/>
    <w:rPr>
      <w:rFonts w:ascii="Arial" w:hAnsi="Arial" w:cs="Arial"/>
      <w:b/>
      <w:bCs/>
      <w:caps/>
      <w:sz w:val="18"/>
      <w:szCs w:val="18"/>
      <w:lang w:val="ru-RU" w:eastAsia="ru-RU"/>
    </w:rPr>
  </w:style>
  <w:style w:type="character" w:customStyle="1" w:styleId="23">
    <w:name w:val="Знак Знак23"/>
    <w:basedOn w:val="DefaultParagraphFont"/>
    <w:uiPriority w:val="99"/>
    <w:locked/>
    <w:rsid w:val="00260147"/>
    <w:rPr>
      <w:rFonts w:ascii="Arial" w:hAnsi="Arial" w:cs="Arial"/>
      <w:b/>
      <w:bCs/>
      <w:caps/>
      <w:sz w:val="17"/>
      <w:szCs w:val="17"/>
      <w:lang w:val="ru-RU" w:eastAsia="ru-RU"/>
    </w:rPr>
  </w:style>
  <w:style w:type="character" w:customStyle="1" w:styleId="100">
    <w:name w:val="Знак Знак10"/>
    <w:basedOn w:val="DefaultParagraphFont"/>
    <w:uiPriority w:val="99"/>
    <w:locked/>
    <w:rsid w:val="00260147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9">
    <w:name w:val="Знак Знак9"/>
    <w:basedOn w:val="DefaultParagraphFont"/>
    <w:uiPriority w:val="99"/>
    <w:locked/>
    <w:rsid w:val="00260147"/>
    <w:rPr>
      <w:rFonts w:ascii="Arial" w:hAnsi="Arial" w:cs="Arial"/>
      <w:b/>
      <w:bCs/>
      <w:caps/>
      <w:sz w:val="18"/>
      <w:szCs w:val="18"/>
      <w:lang w:val="ru-RU" w:eastAsia="ru-RU"/>
    </w:rPr>
  </w:style>
  <w:style w:type="character" w:customStyle="1" w:styleId="8">
    <w:name w:val="Знак Знак8"/>
    <w:basedOn w:val="DefaultParagraphFont"/>
    <w:uiPriority w:val="99"/>
    <w:locked/>
    <w:rsid w:val="00260147"/>
    <w:rPr>
      <w:rFonts w:ascii="Arial" w:hAnsi="Arial" w:cs="Arial"/>
      <w:b/>
      <w:bCs/>
      <w:caps/>
      <w:sz w:val="17"/>
      <w:szCs w:val="17"/>
      <w:lang w:val="ru-RU" w:eastAsia="ru-RU"/>
    </w:rPr>
  </w:style>
  <w:style w:type="paragraph" w:styleId="Title">
    <w:name w:val="Title"/>
    <w:basedOn w:val="Normal"/>
    <w:link w:val="TitleChar2"/>
    <w:uiPriority w:val="99"/>
    <w:qFormat/>
    <w:rsid w:val="00260147"/>
    <w:pPr>
      <w:jc w:val="center"/>
    </w:pPr>
    <w:rPr>
      <w:rFonts w:ascii="Arial" w:hAnsi="Arial" w:cs="Arial"/>
      <w:b/>
      <w:bCs/>
      <w:caps/>
      <w:sz w:val="18"/>
      <w:szCs w:val="18"/>
    </w:rPr>
  </w:style>
  <w:style w:type="character" w:customStyle="1" w:styleId="TitleChar1">
    <w:name w:val="Title Char1"/>
    <w:basedOn w:val="DefaultParagraphFont"/>
    <w:link w:val="Title"/>
    <w:uiPriority w:val="99"/>
    <w:locked/>
    <w:rsid w:val="00DF0703"/>
    <w:rPr>
      <w:rFonts w:ascii="Cambria" w:hAnsi="Cambria" w:cs="Cambria"/>
      <w:b/>
      <w:bCs/>
      <w:kern w:val="28"/>
      <w:sz w:val="32"/>
      <w:szCs w:val="32"/>
    </w:rPr>
  </w:style>
  <w:style w:type="character" w:customStyle="1" w:styleId="TitleChar2">
    <w:name w:val="Title Char2"/>
    <w:basedOn w:val="DefaultParagraphFont"/>
    <w:link w:val="Title"/>
    <w:uiPriority w:val="99"/>
    <w:locked/>
    <w:rsid w:val="00E33E1D"/>
    <w:rPr>
      <w:rFonts w:ascii="Cambria" w:hAnsi="Cambria" w:cs="Cambria"/>
      <w:b/>
      <w:bCs/>
      <w:kern w:val="28"/>
      <w:sz w:val="32"/>
      <w:szCs w:val="32"/>
    </w:rPr>
  </w:style>
  <w:style w:type="paragraph" w:styleId="BodyText2">
    <w:name w:val="Body Text 2"/>
    <w:basedOn w:val="Normal"/>
    <w:link w:val="BodyText2Char2"/>
    <w:uiPriority w:val="99"/>
    <w:rsid w:val="00260147"/>
    <w:pPr>
      <w:ind w:firstLine="567"/>
      <w:jc w:val="both"/>
    </w:pPr>
    <w:rPr>
      <w:rFonts w:ascii="Arial" w:hAnsi="Arial" w:cs="Arial"/>
      <w:b/>
      <w:bCs/>
      <w:caps/>
      <w:sz w:val="17"/>
      <w:szCs w:val="17"/>
    </w:rPr>
  </w:style>
  <w:style w:type="character" w:customStyle="1" w:styleId="BodyText2Char1">
    <w:name w:val="Body Text 2 Char1"/>
    <w:basedOn w:val="DefaultParagraphFont"/>
    <w:link w:val="BodyText2"/>
    <w:uiPriority w:val="99"/>
    <w:semiHidden/>
    <w:locked/>
    <w:rsid w:val="00DF0703"/>
    <w:rPr>
      <w:sz w:val="24"/>
      <w:szCs w:val="24"/>
    </w:rPr>
  </w:style>
  <w:style w:type="character" w:customStyle="1" w:styleId="BodyText2Char2">
    <w:name w:val="Body Text 2 Char2"/>
    <w:basedOn w:val="DefaultParagraphFont"/>
    <w:link w:val="BodyText2"/>
    <w:uiPriority w:val="99"/>
    <w:semiHidden/>
    <w:locked/>
    <w:rsid w:val="00E33E1D"/>
    <w:rPr>
      <w:sz w:val="24"/>
      <w:szCs w:val="24"/>
    </w:rPr>
  </w:style>
  <w:style w:type="paragraph" w:styleId="BodyTextIndent3">
    <w:name w:val="Body Text Indent 3"/>
    <w:basedOn w:val="Normal"/>
    <w:link w:val="BodyTextIndent3Char2"/>
    <w:uiPriority w:val="99"/>
    <w:rsid w:val="00260147"/>
    <w:pPr>
      <w:ind w:right="-96" w:firstLine="567"/>
      <w:jc w:val="both"/>
    </w:pPr>
    <w:rPr>
      <w:rFonts w:ascii="Tahoma" w:hAnsi="Tahoma" w:cs="Tahoma"/>
      <w:sz w:val="16"/>
      <w:szCs w:val="16"/>
    </w:rPr>
  </w:style>
  <w:style w:type="character" w:customStyle="1" w:styleId="BodyTextIndent3Char1">
    <w:name w:val="Body Text Indent 3 Char1"/>
    <w:basedOn w:val="DefaultParagraphFont"/>
    <w:link w:val="BodyTextIndent3"/>
    <w:uiPriority w:val="99"/>
    <w:semiHidden/>
    <w:locked/>
    <w:rsid w:val="00DF0703"/>
    <w:rPr>
      <w:sz w:val="16"/>
      <w:szCs w:val="16"/>
    </w:rPr>
  </w:style>
  <w:style w:type="character" w:customStyle="1" w:styleId="BodyTextIndent3Char2">
    <w:name w:val="Body Text Indent 3 Char2"/>
    <w:basedOn w:val="DefaultParagraphFont"/>
    <w:link w:val="BodyTextIndent3"/>
    <w:uiPriority w:val="99"/>
    <w:semiHidden/>
    <w:locked/>
    <w:rsid w:val="00E33E1D"/>
    <w:rPr>
      <w:sz w:val="16"/>
      <w:szCs w:val="16"/>
    </w:rPr>
  </w:style>
  <w:style w:type="paragraph" w:styleId="BodyText">
    <w:name w:val="Body Text"/>
    <w:basedOn w:val="Normal"/>
    <w:link w:val="BodyTextChar2"/>
    <w:uiPriority w:val="99"/>
    <w:rsid w:val="00260147"/>
    <w:pPr>
      <w:spacing w:after="120"/>
    </w:pPr>
    <w:rPr>
      <w:rFonts w:ascii="Tahoma" w:hAnsi="Tahoma" w:cs="Tahoma"/>
      <w:sz w:val="16"/>
      <w:szCs w:val="16"/>
      <w:lang w:eastAsia="en-US"/>
    </w:rPr>
  </w:style>
  <w:style w:type="character" w:customStyle="1" w:styleId="BodyTextChar1">
    <w:name w:val="Body Text Char1"/>
    <w:basedOn w:val="DefaultParagraphFont"/>
    <w:link w:val="BodyText"/>
    <w:uiPriority w:val="99"/>
    <w:semiHidden/>
    <w:locked/>
    <w:rsid w:val="00DF0703"/>
    <w:rPr>
      <w:sz w:val="24"/>
      <w:szCs w:val="24"/>
    </w:rPr>
  </w:style>
  <w:style w:type="character" w:customStyle="1" w:styleId="BodyTextChar2">
    <w:name w:val="Body Text Char2"/>
    <w:basedOn w:val="DefaultParagraphFont"/>
    <w:link w:val="BodyText"/>
    <w:uiPriority w:val="99"/>
    <w:semiHidden/>
    <w:locked/>
    <w:rsid w:val="00E33E1D"/>
    <w:rPr>
      <w:sz w:val="24"/>
      <w:szCs w:val="24"/>
    </w:rPr>
  </w:style>
  <w:style w:type="paragraph" w:styleId="BlockText">
    <w:name w:val="Block Text"/>
    <w:basedOn w:val="Normal"/>
    <w:uiPriority w:val="99"/>
    <w:rsid w:val="00260147"/>
    <w:pPr>
      <w:tabs>
        <w:tab w:val="left" w:pos="709"/>
      </w:tabs>
      <w:spacing w:line="360" w:lineRule="auto"/>
      <w:ind w:left="1134" w:right="850" w:hanging="1134"/>
      <w:jc w:val="center"/>
    </w:pPr>
    <w:rPr>
      <w:b/>
      <w:bCs/>
      <w:sz w:val="28"/>
      <w:szCs w:val="28"/>
      <w:lang w:val="en-US"/>
    </w:rPr>
  </w:style>
  <w:style w:type="character" w:customStyle="1" w:styleId="apple-style-span">
    <w:name w:val="apple-style-span"/>
    <w:basedOn w:val="DefaultParagraphFont"/>
    <w:uiPriority w:val="99"/>
    <w:rsid w:val="00260147"/>
  </w:style>
  <w:style w:type="character" w:customStyle="1" w:styleId="trb12">
    <w:name w:val="trb12"/>
    <w:basedOn w:val="DefaultParagraphFont"/>
    <w:uiPriority w:val="99"/>
    <w:rsid w:val="00260147"/>
  </w:style>
  <w:style w:type="paragraph" w:styleId="List2">
    <w:name w:val="List 2"/>
    <w:basedOn w:val="Normal"/>
    <w:uiPriority w:val="99"/>
    <w:rsid w:val="00260147"/>
    <w:pPr>
      <w:overflowPunct w:val="0"/>
      <w:autoSpaceDE w:val="0"/>
      <w:autoSpaceDN w:val="0"/>
      <w:adjustRightInd w:val="0"/>
      <w:ind w:left="566" w:hanging="283"/>
      <w:textAlignment w:val="baseline"/>
    </w:pPr>
    <w:rPr>
      <w:sz w:val="20"/>
      <w:szCs w:val="20"/>
    </w:rPr>
  </w:style>
  <w:style w:type="paragraph" w:customStyle="1" w:styleId="a4">
    <w:name w:val="Знак"/>
    <w:basedOn w:val="Normal"/>
    <w:uiPriority w:val="99"/>
    <w:rsid w:val="004E7B8B"/>
    <w:pPr>
      <w:spacing w:after="160" w:line="240" w:lineRule="exact"/>
    </w:pPr>
    <w:rPr>
      <w:sz w:val="20"/>
      <w:szCs w:val="20"/>
      <w:lang w:val="en-US" w:eastAsia="en-US"/>
    </w:rPr>
  </w:style>
  <w:style w:type="paragraph" w:styleId="TableofFigures">
    <w:name w:val="table of figures"/>
    <w:basedOn w:val="Normal"/>
    <w:next w:val="Normal"/>
    <w:uiPriority w:val="99"/>
    <w:semiHidden/>
    <w:rsid w:val="00FC37BF"/>
  </w:style>
  <w:style w:type="paragraph" w:customStyle="1" w:styleId="10">
    <w:name w:val="Мой заголовок 1"/>
    <w:basedOn w:val="Heading1"/>
    <w:next w:val="Heading1"/>
    <w:autoRedefine/>
    <w:uiPriority w:val="99"/>
    <w:rsid w:val="00C0682E"/>
    <w:pPr>
      <w:numPr>
        <w:numId w:val="21"/>
      </w:numPr>
      <w:jc w:val="center"/>
    </w:pPr>
    <w:rPr>
      <w:rFonts w:ascii="Times New Roman" w:hAnsi="Times New Roman" w:cs="Times New Roman"/>
      <w:b w:val="0"/>
      <w:bCs w:val="0"/>
      <w:sz w:val="22"/>
      <w:szCs w:val="22"/>
    </w:rPr>
  </w:style>
  <w:style w:type="paragraph" w:customStyle="1" w:styleId="20">
    <w:name w:val="Мой заголовок 2"/>
    <w:basedOn w:val="Heading2"/>
    <w:next w:val="Heading2"/>
    <w:autoRedefine/>
    <w:uiPriority w:val="99"/>
    <w:rsid w:val="00C0682E"/>
    <w:pPr>
      <w:tabs>
        <w:tab w:val="clear" w:pos="576"/>
        <w:tab w:val="num" w:pos="720"/>
        <w:tab w:val="num" w:pos="1318"/>
      </w:tabs>
      <w:spacing w:before="120" w:after="0" w:line="480" w:lineRule="auto"/>
      <w:ind w:left="0" w:hanging="288"/>
      <w:jc w:val="center"/>
    </w:pPr>
    <w:rPr>
      <w:rFonts w:ascii="Times New Roman" w:hAnsi="Times New Roman" w:cs="Times New Roman"/>
    </w:rPr>
  </w:style>
  <w:style w:type="paragraph" w:customStyle="1" w:styleId="31">
    <w:name w:val="Мой заголовок 3"/>
    <w:basedOn w:val="Heading3"/>
    <w:next w:val="10"/>
    <w:autoRedefine/>
    <w:uiPriority w:val="99"/>
    <w:rsid w:val="00C0682E"/>
    <w:pPr>
      <w:jc w:val="center"/>
    </w:pPr>
    <w:rPr>
      <w:rFonts w:ascii="Times New Roman" w:hAnsi="Times New Roman" w:cs="Times New Roman"/>
      <w:i/>
      <w:iCs/>
      <w:sz w:val="28"/>
      <w:szCs w:val="28"/>
    </w:rPr>
  </w:style>
  <w:style w:type="character" w:styleId="HTMLCode">
    <w:name w:val="HTML Code"/>
    <w:basedOn w:val="DefaultParagraphFont"/>
    <w:uiPriority w:val="99"/>
    <w:rsid w:val="00041002"/>
    <w:rPr>
      <w:rFonts w:ascii="Courier New" w:hAnsi="Courier New" w:cs="Courier New"/>
      <w:sz w:val="2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yperlink" Target="http://www.i-exam.ru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nii.mko@gmail.com" TargetMode="External"/><Relationship Type="http://schemas.openxmlformats.org/officeDocument/2006/relationships/image" Id="rId14" Target="/word/media/range_by_years200.png"/><Relationship Type="http://schemas.openxmlformats.org/officeDocument/2006/relationships/image" Id="rId15" Target="/word/media/hist_year_200_2016.png"/><Relationship Type="http://schemas.openxmlformats.org/officeDocument/2006/relationships/image" Id="rId16" Target="/word/media/hist_year_200_2017.png"/><Relationship Type="http://schemas.openxmlformats.org/officeDocument/2006/relationships/image" Id="rId17" Target="/word/media/hist_year_200_2018.png"/><Relationship Type="http://schemas.openxmlformats.org/officeDocument/2006/relationships/image" Id="rId18" Target="/word/media/pic_hist_all_years_200.png"/><Relationship Type="http://schemas.openxmlformats.org/officeDocument/2006/relationships/image" Id="rId19" Target="/word/media/map_rates_20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2695</TotalTime>
  <Pages>11</Pages>
  <Words>1273</Words>
  <Characters>7262</Characters>
  <Application>Microsoft Office Outlook</Application>
  <DocSecurity>0</DocSecurity>
  <Lines>0</Lines>
  <Paragraphs>0</Paragraphs>
  <ScaleCrop>false</ScaleCrop>
  <Company>niimko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Мониторинг результатов диагностического тестирования</dc:title>
  <dc:subject/>
  <dc:creator>User</dc:creator>
  <cp:keywords/>
  <dc:description/>
  <cp:lastModifiedBy>User</cp:lastModifiedBy>
  <cp:revision>86</cp:revision>
  <dcterms:created xsi:type="dcterms:W3CDTF">2013-09-05T07:15:00Z</dcterms:created>
  <dcterms:modified xsi:type="dcterms:W3CDTF">2017-09-22T11:42:00Z</dcterms:modified>
</cp:coreProperties>
</file>