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Default ContentType="image/png" Extension="png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-90pt;margin-top:-36pt;width:13in;height:668.55pt;z-index:-251658752">
            <v:imagedata r:id="rId7" o:title=""/>
          </v:shape>
        </w:pict>
      </w: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9F0279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9F0279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6962DB" w:rsidRDefault="00F2407D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 xml:space="preserve">Мониторинг результатов диагностического тестирования</w:t>
      </w:r>
      <w:r w:rsidRPr="000E1191">
        <w:rPr>
          <w:b/>
          <w:bCs/>
          <w:sz w:val="48"/>
          <w:szCs w:val="48"/>
        </w:rPr>
        <w:br/>
      </w:r>
      <w:r>
        <w:rPr>
          <w:b/>
          <w:bCs/>
          <w:noProof/>
          <w:sz w:val="48"/>
          <w:szCs w:val="48"/>
        </w:rPr>
        <w:t xml:space="preserve">2016-2018</w:t>
      </w:r>
      <w:r w:rsidRPr="000E1191">
        <w:rPr>
          <w:b/>
          <w:bCs/>
          <w:sz w:val="48"/>
          <w:szCs w:val="48"/>
        </w:rPr>
        <w:t xml:space="preserve"> гг.</w:t>
      </w:r>
    </w:p>
    <w:p w:rsidR="00F2407D" w:rsidRPr="006962DB" w:rsidRDefault="00F2407D" w:rsidP="00B377BE">
      <w:pPr>
        <w:jc w:val="center"/>
        <w:rPr>
          <w:b/>
          <w:bCs/>
        </w:rPr>
      </w:pPr>
    </w:p>
    <w:p w:rsidR="00F2407D" w:rsidRPr="00BD3327" w:rsidRDefault="00F2407D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 xml:space="preserve">Дисциплина «</w:t>
      </w:r>
      <w:r>
        <w:rPr>
          <w:b/>
          <w:bCs/>
          <w:noProof/>
          <w:sz w:val="48"/>
          <w:szCs w:val="48"/>
        </w:rPr>
        <w:t xml:space="preserve">Английский язык</w:t>
      </w:r>
      <w:r w:rsidRPr="000E1191">
        <w:rPr>
          <w:b/>
          <w:bCs/>
          <w:sz w:val="48"/>
          <w:szCs w:val="48"/>
        </w:rPr>
        <w:t xml:space="preserve">»</w:t>
      </w:r>
    </w:p>
    <w:p w:rsidR="00F2407D" w:rsidRPr="00BD3327" w:rsidRDefault="00F2407D" w:rsidP="00B377BE">
      <w:pPr>
        <w:jc w:val="center"/>
        <w:rPr>
          <w:b/>
          <w:bCs/>
        </w:rPr>
      </w:pPr>
    </w:p>
    <w:p w:rsidR="00F2407D" w:rsidRPr="006C74FA" w:rsidRDefault="00F2407D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 xml:space="preserve">среднее общее образование</w:t>
      </w:r>
    </w:p>
    <w:p w:rsidR="00F2407D" w:rsidRPr="006C74FA" w:rsidRDefault="00F2407D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 xml:space="preserve">(на базе 11 классов)</w:t>
      </w:r>
    </w:p>
    <w:p w:rsidR="00F2407D" w:rsidRDefault="00F2407D" w:rsidP="001354A2">
      <w:pPr>
        <w:jc w:val="center"/>
      </w:pPr>
      <w:r>
        <w:br w:type="page"/>
      </w:r>
    </w:p>
    <w:p w:rsidR="00F2407D" w:rsidRPr="000E1191" w:rsidRDefault="00F2407D" w:rsidP="00BD3327">
      <w:pPr>
        <w:jc w:val="center"/>
        <w:rPr>
          <w:b/>
          <w:bCs/>
          <w:sz w:val="36"/>
          <w:szCs w:val="36"/>
        </w:rPr>
      </w:pPr>
      <w:r w:rsidRPr="000E1191">
        <w:rPr>
          <w:b/>
          <w:bCs/>
          <w:sz w:val="36"/>
          <w:szCs w:val="36"/>
        </w:rPr>
        <w:t xml:space="preserve">Содержание</w:t>
      </w:r>
    </w:p>
    <w:p w:rsidR="00F2407D" w:rsidRPr="000E1191" w:rsidRDefault="00F2407D" w:rsidP="00A76748">
      <w:pPr>
        <w:jc w:val="center"/>
        <w:rPr>
          <w:b/>
          <w:bCs/>
          <w:sz w:val="36"/>
          <w:szCs w:val="36"/>
          <w:highlight w:val="yellow"/>
        </w:rPr>
      </w:pPr>
      <w:r>
        <w:rPr>
          <w:noProof/>
        </w:rPr>
        <w:pict>
          <v:shape id="_x0000_s1028" type="#_x0000_t75" style="position:absolute;left:0;text-align:left;margin-left:36pt;margin-top:-695.7pt;width:668.25pt;height:477.75pt;z-index:-251659776">
            <v:imagedata r:id="rId7" o:title=""/>
          </v:shape>
        </w:pict>
      </w:r>
    </w:p>
    <w:p w:rsidR="00F2407D" w:rsidRPr="000E1191" w:rsidRDefault="00F2407D" w:rsidP="00A76748">
      <w:pPr>
        <w:jc w:val="center"/>
        <w:rPr>
          <w:b/>
          <w:bCs/>
          <w:sz w:val="36"/>
          <w:szCs w:val="36"/>
          <w:highlight w:val="yellow"/>
        </w:rPr>
      </w:pPr>
    </w:p>
    <w:p w:rsidR="00F2407D" w:rsidRPr="00EE3DEC" w:rsidRDefault="00F2407D">
      <w:pPr>
        <w:rPr>
          <w:i/>
          <w:iCs/>
        </w:rPr>
      </w:pPr>
      <w:r w:rsidRPr="00EE3DEC">
        <w:rPr>
          <w:i/>
          <w:iCs/>
        </w:rPr>
        <w:fldChar w:fldCharType="begin"/>
      </w:r>
      <w:r w:rsidRPr="00EE3DEC">
        <w:rPr>
          <w:i/>
          <w:iCs/>
        </w:rPr>
        <w:instrText xml:space="preserve"> TOC \o "1-3" \h \z \u </w:instrText>
      </w:r>
      <w:r w:rsidRPr="00EE3DEC">
        <w:rPr>
          <w:i/>
          <w:iCs/>
        </w:rPr>
        <w:fldChar w:fldCharType="separate"/>
      </w:r>
      <w:r w:rsidRPr="00EE3DEC">
        <w:rPr>
          <w:i/>
          <w:iCs/>
        </w:rPr>
        <w:t xml:space="preserve">Для обновления содержания нажмите на слове</w:t>
      </w:r>
      <w:r w:rsidRPr="009A2597">
        <w:rPr>
          <w:i/>
          <w:iCs/>
        </w:rPr>
        <w:t xml:space="preserve"> </w:t>
      </w:r>
      <w:r w:rsidRPr="00EE3DEC">
        <w:rPr>
          <w:b/>
          <w:bCs/>
          <w:i/>
          <w:iCs/>
          <w:u w:val="single"/>
        </w:rPr>
        <w:t xml:space="preserve">здесь</w:t>
      </w:r>
      <w:r w:rsidRPr="00EE3DEC">
        <w:rPr>
          <w:i/>
          <w:iCs/>
        </w:rPr>
        <w:t xml:space="preserve"> правой кнопкой мыши и выберите пункт меню "Обновить поле"</w:t>
      </w:r>
      <w:r w:rsidRPr="00EE3DEC">
        <w:rPr>
          <w:i/>
          <w:iCs/>
        </w:rPr>
        <w:fldChar w:fldCharType="end"/>
      </w:r>
    </w:p>
    <w:p w:rsidR="00F2407D" w:rsidRPr="000E1191" w:rsidRDefault="00F2407D" w:rsidP="00261730">
      <w:pPr>
        <w:pStyle w:val="Heading1"/>
      </w:pPr>
      <w:r>
        <w:br w:type="page"/>
      </w:r>
      <w:r w:rsidRPr="000E1191">
        <w:t xml:space="preserve">Количественные показатели участия в диагностич</w:t>
      </w:r>
      <w:r>
        <w:t xml:space="preserve">еском тестировании студентов</w:t>
      </w:r>
      <w:r>
        <w:br/>
        <w:t xml:space="preserve"> ОО</w:t>
      </w:r>
      <w:r w:rsidRPr="000E1191">
        <w:t xml:space="preserve"> «</w:t>
      </w:r>
      <w:r>
        <w:rPr>
          <w:noProof/>
        </w:rPr>
        <w:t xml:space="preserve">Нижнекамский химико-технологический институт (филиал) Казанского национального исследовательского технологического университета</w:t>
      </w:r>
      <w:r w:rsidRPr="000E1191">
        <w:t xml:space="preserve">»</w:t>
      </w:r>
    </w:p>
    <w:p w:rsidR="00F2407D" w:rsidRPr="000E1191" w:rsidRDefault="00F2407D" w:rsidP="00836E48">
      <w:pPr>
        <w:autoSpaceDE w:val="0"/>
        <w:autoSpaceDN w:val="0"/>
        <w:adjustRightInd w:val="0"/>
        <w:rPr>
          <w:sz w:val="20"/>
          <w:szCs w:val="20"/>
        </w:rPr>
      </w:pPr>
    </w:p>
    <w:p w:rsidR="00F2407D" w:rsidRPr="000E1191" w:rsidRDefault="00F2407D" w:rsidP="00914045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Сводная таблица участия О</w:t>
      </w:r>
      <w:r>
        <w:rPr>
          <w:b/>
          <w:bCs/>
          <w:sz w:val="28"/>
          <w:szCs w:val="28"/>
        </w:rPr>
        <w:t xml:space="preserve">О</w:t>
      </w:r>
      <w:r w:rsidRPr="000E1191">
        <w:rPr>
          <w:b/>
          <w:bCs/>
          <w:sz w:val="28"/>
          <w:szCs w:val="28"/>
        </w:rPr>
        <w:t xml:space="preserve"> в диагностическом тестировании </w:t>
      </w:r>
    </w:p>
    <w:p w:rsidR="00F2407D" w:rsidRPr="000E1191" w:rsidRDefault="00F2407D" w:rsidP="00836E48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1330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824"/>
        <w:gridCol w:w="3229"/>
        <w:gridCol w:w="3085"/>
        <w:gridCol w:w="3084"/>
        <w:gridCol w:w="3085"/>
      </w:tblGrid>
      <w:tr w:rsidR="00F2407D" w:rsidRPr="00AF2841">
        <w:trPr>
          <w:trHeight w:val="262"/>
          <w:jc w:val="center"/>
        </w:trPr>
        <w:tc>
          <w:tcPr>
            <w:tcW w:w="824" w:type="dxa"/>
            <w:vMerge w:val="restart"/>
            <w:vAlign w:val="center"/>
          </w:tcPr>
          <w:p w:rsidR="00F2407D" w:rsidRPr="00AF2841" w:rsidRDefault="00F2407D" w:rsidP="00AF2841">
            <w:pPr>
              <w:jc w:val="center"/>
            </w:pPr>
            <w:r w:rsidRPr="00AF2841">
              <w:t xml:space="preserve">№</w:t>
            </w:r>
          </w:p>
        </w:tc>
        <w:tc>
          <w:tcPr>
            <w:tcW w:w="3229" w:type="dxa"/>
            <w:vMerge w:val="restart"/>
            <w:vAlign w:val="center"/>
          </w:tcPr>
          <w:p w:rsidR="00F2407D" w:rsidRPr="00AF2841" w:rsidRDefault="00F2407D" w:rsidP="00AF2841">
            <w:pPr>
              <w:jc w:val="center"/>
            </w:pPr>
            <w:r w:rsidRPr="00AF2841">
              <w:t xml:space="preserve">Дисциплина</w:t>
            </w:r>
          </w:p>
        </w:tc>
        <w:tc>
          <w:tcPr>
            <w:tcW w:w="9254" w:type="dxa"/>
            <w:gridSpan w:val="3"/>
            <w:vAlign w:val="center"/>
          </w:tcPr>
          <w:p w:rsidR="00F2407D" w:rsidRPr="00AF2841" w:rsidRDefault="00F2407D" w:rsidP="00AF2841">
            <w:pPr>
              <w:jc w:val="center"/>
            </w:pPr>
            <w:r w:rsidRPr="00AF2841">
              <w:t xml:space="preserve">Количество сеансов тестирования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Merge/>
            <w:vAlign w:val="center"/>
          </w:tcPr>
          <w:p w:rsidR="00F2407D" w:rsidRPr="00AF2841" w:rsidRDefault="00F2407D" w:rsidP="00AF2841">
            <w:pPr>
              <w:jc w:val="center"/>
            </w:pPr>
          </w:p>
        </w:tc>
        <w:tc>
          <w:tcPr>
            <w:tcW w:w="3229" w:type="dxa"/>
            <w:vMerge/>
            <w:vAlign w:val="center"/>
          </w:tcPr>
          <w:p w:rsidR="00F2407D" w:rsidRPr="00AF2841" w:rsidRDefault="00F2407D" w:rsidP="00AF2841">
            <w:pPr>
              <w:jc w:val="center"/>
            </w:pP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2016</w:t>
            </w:r>
            <w:r w:rsidRPr="00AF2841">
              <w:t xml:space="preserve"> г.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2017</w:t>
            </w:r>
            <w:r w:rsidRPr="00AF2841">
              <w:t xml:space="preserve"> г.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2018</w:t>
            </w:r>
            <w:r w:rsidRPr="00AF2841">
              <w:t xml:space="preserve"> г.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1</w:t>
            </w:r>
          </w:p>
        </w:tc>
        <w:tc>
          <w:tcPr>
            <w:tcW w:w="3229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Английский язык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102</w:t>
            </w:r>
          </w:p>
        </w:tc>
        <w:tc>
          <w:tcPr>
            <w:tcW w:w="3084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70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66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Биология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4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9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3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Информатика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81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61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57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4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История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104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59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69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Математика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109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73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64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Обществознание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-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-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7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Русский язык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83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68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55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8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Физика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90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52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68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9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Химия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65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47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46</w:t>
            </w:r>
          </w:p>
        </w:tc>
      </w:tr>
      <w:tr w:rsidR="00F2407D" w:rsidRPr="00AF284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85"/>
          <w:jc w:val="center"/>
        </w:trPr>
        <w:tc>
          <w:tcPr>
            <w:tcW w:w="4053" w:type="dxa"/>
            <w:gridSpan w:val="2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 w:rsidRPr="00374958">
              <w:rPr>
                <w:b/>
                <w:bCs/>
              </w:rPr>
              <w:t xml:space="preserve">Всего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639</w:t>
            </w:r>
          </w:p>
        </w:tc>
        <w:tc>
          <w:tcPr>
            <w:tcW w:w="3084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435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434</w:t>
            </w:r>
          </w:p>
        </w:tc>
      </w:tr>
    </w:tbl>
    <w:tbl/>
    <w:tbl/>
    <w:p w:rsidR="00F2407D" w:rsidRPr="000E1191" w:rsidRDefault="00F2407D" w:rsidP="00BA0466">
      <w:pPr>
        <w:rPr>
          <w:lang w:val="en-US"/>
        </w:rPr>
      </w:pPr>
      <w:r w:rsidRPr="000E1191">
        <w:rPr>
          <w:lang w:val="en-US"/>
        </w:rPr>
        <w:br w:type="page"/>
      </w:r>
    </w:p>
    <w:p w:rsidR="00F2407D" w:rsidRPr="000E1191" w:rsidRDefault="00F2407D" w:rsidP="00476C5D">
      <w:pPr>
        <w:pStyle w:val="Heading1"/>
      </w:pPr>
      <w:r w:rsidRPr="000E1191">
        <w:t xml:space="preserve">Результаты диагностического тестирования</w:t>
      </w:r>
      <w:r w:rsidRPr="000E1191">
        <w:t xml:space="preserve"> по дисциплине «</w:t>
      </w:r>
      <w:r>
        <w:rPr>
          <w:noProof/>
        </w:rPr>
        <w:t xml:space="preserve">Английский язык</w:t>
      </w:r>
      <w:r w:rsidRPr="000E1191">
        <w:t xml:space="preserve">»</w:t>
      </w:r>
    </w:p>
    <w:p w:rsidR="00F2407D" w:rsidRPr="000E1191" w:rsidRDefault="00F2407D" w:rsidP="006B47F1"/>
    <w:p w:rsidR="00F2407D" w:rsidRPr="000E1191" w:rsidRDefault="00F2407D" w:rsidP="00D14998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Количественные показатели участия в диагностическом тестировании студентов О</w:t>
      </w:r>
      <w:r>
        <w:rPr>
          <w:i w:val="0"/>
          <w:iCs w:val="0"/>
        </w:rPr>
        <w:t xml:space="preserve">О</w:t>
      </w:r>
      <w:r w:rsidRPr="000E1191">
        <w:rPr>
          <w:i w:val="0"/>
          <w:iCs w:val="0"/>
        </w:rPr>
        <w:t xml:space="preserve"> по дисциплине «</w:t>
      </w:r>
      <w:r>
        <w:rPr>
          <w:i w:val="0"/>
          <w:iCs w:val="0"/>
          <w:noProof/>
        </w:rPr>
        <w:t xml:space="preserve">Английский язык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6063E9">
      <w:pPr>
        <w:jc w:val="center"/>
        <w:rPr>
          <w:sz w:val="28"/>
          <w:szCs w:val="28"/>
        </w:rPr>
      </w:pPr>
    </w:p>
    <w:p w:rsidR="00F2407D" w:rsidRPr="000E1191" w:rsidRDefault="00F2407D" w:rsidP="003C33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Динамика количества </w:t>
      </w:r>
      <w:r>
        <w:rPr>
          <w:b/>
          <w:bCs/>
          <w:sz w:val="28"/>
          <w:szCs w:val="28"/>
        </w:rPr>
        <w:t xml:space="preserve">сеансов </w:t>
      </w:r>
      <w:r w:rsidRPr="000E1191">
        <w:rPr>
          <w:b/>
          <w:bCs/>
          <w:sz w:val="28"/>
          <w:szCs w:val="28"/>
        </w:rPr>
        <w:t xml:space="preserve">тестирования студентов О</w:t>
      </w:r>
      <w:r>
        <w:rPr>
          <w:b/>
          <w:bCs/>
          <w:sz w:val="28"/>
          <w:szCs w:val="28"/>
        </w:rPr>
        <w:t xml:space="preserve">О</w:t>
      </w:r>
      <w:r w:rsidRPr="000E1191">
        <w:rPr>
          <w:b/>
          <w:bCs/>
          <w:sz w:val="28"/>
          <w:szCs w:val="28"/>
        </w:rPr>
        <w:t xml:space="preserve"> </w:t>
      </w:r>
    </w:p>
    <w:p w:rsidR="00F2407D" w:rsidRPr="000E1191" w:rsidRDefault="00F2407D" w:rsidP="003C337D">
      <w:pPr>
        <w:jc w:val="center"/>
        <w:rPr>
          <w:b/>
          <w:bCs/>
          <w:sz w:val="28"/>
          <w:szCs w:val="28"/>
          <w:lang w:val="en-US"/>
        </w:rPr>
      </w:pPr>
      <w:r w:rsidRPr="000E1191">
        <w:rPr>
          <w:b/>
          <w:bCs/>
          <w:sz w:val="28"/>
          <w:szCs w:val="28"/>
        </w:rPr>
        <w:t xml:space="preserve">по</w:t>
      </w:r>
      <w:r w:rsidRPr="000E1191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дисциплине</w:t>
      </w:r>
      <w:r w:rsidRPr="000E1191">
        <w:rPr>
          <w:b/>
          <w:bCs/>
          <w:sz w:val="28"/>
          <w:szCs w:val="28"/>
          <w:lang w:val="en-US"/>
        </w:rPr>
        <w:t xml:space="preserve"> «</w:t>
      </w:r>
      <w:r>
        <w:rPr>
          <w:b/>
          <w:bCs/>
          <w:noProof/>
          <w:sz w:val="28"/>
          <w:szCs w:val="28"/>
          <w:lang w:val="en-US"/>
        </w:rPr>
        <w:t xml:space="preserve">Английский язык</w:t>
      </w:r>
      <w:r w:rsidRPr="000E1191">
        <w:rPr>
          <w:b/>
          <w:bCs/>
          <w:sz w:val="28"/>
          <w:szCs w:val="28"/>
          <w:lang w:val="en-US"/>
        </w:rPr>
        <w:t xml:space="preserve">»</w:t>
      </w:r>
    </w:p>
    <w:p w:rsidR="00F2407D" w:rsidRDefault="00F2407D" w:rsidP="003C337D">
      <w:pPr>
        <w:jc w:val="center"/>
        <w:rPr>
          <w:sz w:val="28"/>
          <w:szCs w:val="28"/>
          <w:lang w:val="en-US"/>
        </w:rPr>
      </w:pPr>
    </w:p>
    <w:p w:rsidR="00F2407D" w:rsidRPr="000E1191" w:rsidRDefault="00F2407D" w:rsidP="003C337D">
      <w:pPr>
        <w:jc w:val="center"/>
        <w:rPr>
          <w:sz w:val="28"/>
          <w:szCs w:val="28"/>
          <w:lang w:val="en-US"/>
        </w:rPr>
      </w:pPr>
      <w:r>
        <w:drawing>
          <wp:inline distT="0" distR="0" distL="0" distB="0">
            <wp:extent cy="2468880" cx="530352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range_by_years227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2468880" cx="530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6063E9">
      <w:pPr>
        <w:ind w:left="-360" w:right="-159"/>
        <w:jc w:val="center"/>
        <w:rPr>
          <w:b/>
          <w:bCs/>
          <w:sz w:val="20"/>
          <w:szCs w:val="20"/>
          <w:lang w:val="en-US"/>
        </w:rPr>
      </w:pPr>
    </w:p>
    <w:p w:rsidR="00F2407D" w:rsidRPr="000E1191" w:rsidRDefault="00F2407D" w:rsidP="000A0ADB">
      <w:pPr>
        <w:autoSpaceDE w:val="0"/>
        <w:autoSpaceDN w:val="0"/>
        <w:adjustRightInd w:val="0"/>
        <w:rPr>
          <w:lang w:val="en-US"/>
        </w:rPr>
      </w:pPr>
      <w:r w:rsidRPr="000E1191">
        <w:rPr>
          <w:lang w:val="en-US"/>
        </w:rPr>
        <w:br w:type="page"/>
      </w:r>
    </w:p>
    <w:p w:rsidR="00F2407D" w:rsidRPr="000E1191" w:rsidRDefault="00F2407D" w:rsidP="00D14998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Мониторинг результатов диагностического тестирования по дисциплине «</w:t>
      </w:r>
      <w:r>
        <w:rPr>
          <w:i w:val="0"/>
          <w:iCs w:val="0"/>
          <w:noProof/>
        </w:rPr>
        <w:t xml:space="preserve">Английский язык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C0682E">
      <w:pPr>
        <w:autoSpaceDE w:val="0"/>
        <w:autoSpaceDN w:val="0"/>
        <w:adjustRightInd w:val="0"/>
        <w:rPr>
          <w:sz w:val="28"/>
          <w:szCs w:val="28"/>
        </w:rPr>
      </w:pPr>
    </w:p>
    <w:p w:rsidR="00F2407D" w:rsidRPr="000E1191" w:rsidRDefault="00F2407D" w:rsidP="00CC4650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Распределение результатов диагностического тестирования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Английский язык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E205BE" w:rsidRDefault="00F2407D" w:rsidP="00CC4650">
      <w:pPr>
        <w:jc w:val="center"/>
        <w:rPr>
          <w:b/>
          <w:bCs/>
          <w:sz w:val="28"/>
          <w:szCs w:val="28"/>
        </w:rPr>
      </w:pPr>
    </w:p>
    <w:p w:rsidR="00F2407D" w:rsidRDefault="00F2407D" w:rsidP="00CC4650">
      <w:pPr>
        <w:jc w:val="center"/>
        <w:rPr>
          <w:lang w:val="en-US"/>
        </w:rPr>
      </w:pPr>
      <w:r>
        <w:drawing>
          <wp:inline distT="0" distR="0" distL="0" distB="0">
            <wp:extent cy="22860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pic_hist_all_years_227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22860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FA39BE" w:rsidRDefault="00F2407D" w:rsidP="00CC4650">
      <w:pPr>
        <w:jc w:val="center"/>
        <w:rPr>
          <w:b/>
          <w:bCs/>
          <w:sz w:val="28"/>
          <w:szCs w:val="28"/>
          <w:lang w:val="en-US"/>
        </w:rPr>
      </w:pPr>
    </w:p>
    <w:tbl>
      <w:tblPr>
        <w:tblW w:w="83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660"/>
        <w:gridCol w:w="1800"/>
        <w:gridCol w:w="1980"/>
        <w:gridCol w:w="1930"/>
      </w:tblGrid>
      <w:tr w:rsidR="00F2407D" w:rsidRPr="00AF2841">
        <w:trPr>
          <w:cantSplit/>
          <w:tblHeader/>
          <w:jc w:val="center"/>
        </w:trPr>
        <w:tc>
          <w:tcPr>
            <w:tcW w:w="2660" w:type="dxa"/>
            <w:vMerge w:val="restart"/>
            <w:vAlign w:val="center"/>
          </w:tcPr>
          <w:p w:rsidR="00F2407D" w:rsidRPr="00AF2841" w:rsidRDefault="00F2407D" w:rsidP="002D0967">
            <w:pPr>
              <w:jc w:val="center"/>
            </w:pPr>
            <w:r w:rsidRPr="00AF2841">
              <w:t xml:space="preserve">Диапазон правильно выполненных</w:t>
            </w:r>
            <w:r w:rsidRPr="00AF2841">
              <w:br/>
              <w:t xml:space="preserve">заданий</w:t>
            </w:r>
          </w:p>
        </w:tc>
        <w:tc>
          <w:tcPr>
            <w:tcW w:w="5710" w:type="dxa"/>
            <w:gridSpan w:val="3"/>
            <w:vAlign w:val="center"/>
          </w:tcPr>
          <w:p w:rsidR="00F2407D" w:rsidRPr="00AF2841" w:rsidRDefault="00F2407D" w:rsidP="002D0967">
            <w:pPr>
              <w:jc w:val="center"/>
            </w:pPr>
            <w:r w:rsidRPr="00AF2841">
              <w:t xml:space="preserve">Доля студентов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Merge/>
            <w:vAlign w:val="center"/>
          </w:tcPr>
          <w:p w:rsidR="00F2407D" w:rsidRPr="00AF2841" w:rsidRDefault="00F2407D" w:rsidP="002D0967">
            <w:pPr>
              <w:jc w:val="center"/>
            </w:pP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2016</w:t>
            </w:r>
            <w:r w:rsidRPr="00AF2841">
              <w:t xml:space="preserve"> г.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val="en-US"/>
              </w:rPr>
              <w:t xml:space="preserve">2017</w:t>
            </w:r>
            <w:r w:rsidRPr="00AF2841">
              <w:rPr>
                <w:sz w:val="24"/>
                <w:szCs w:val="24"/>
                <w:lang w:val="en-US"/>
              </w:rPr>
              <w:t xml:space="preserve"> </w:t>
            </w:r>
            <w:r w:rsidRPr="00AF2841">
              <w:rPr>
                <w:sz w:val="24"/>
                <w:szCs w:val="24"/>
              </w:rPr>
              <w:t xml:space="preserve">г.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val="en-US"/>
              </w:rPr>
              <w:t xml:space="preserve">2018</w:t>
            </w:r>
            <w:r w:rsidRPr="00AF2841">
              <w:rPr>
                <w:sz w:val="24"/>
                <w:szCs w:val="24"/>
                <w:lang w:val="en-US"/>
              </w:rPr>
              <w:t xml:space="preserve"> </w:t>
            </w:r>
            <w:r w:rsidRPr="00AF2841">
              <w:rPr>
                <w:sz w:val="24"/>
                <w:szCs w:val="24"/>
              </w:rPr>
              <w:t xml:space="preserve">г.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[80%-100%]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2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1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8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[60%-80%)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21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26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50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[40%-60%)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39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46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33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[0%-40%)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38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27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9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jc w:val="center"/>
        </w:trPr>
        <w:tc>
          <w:tcPr>
            <w:tcW w:w="266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Всего</w:t>
            </w:r>
          </w:p>
        </w:tc>
        <w:tc>
          <w:tcPr>
            <w:tcW w:w="180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100%</w:t>
            </w:r>
          </w:p>
        </w:tc>
        <w:tc>
          <w:tcPr>
            <w:tcW w:w="198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b/>
                <w:bCs/>
                <w:color w:val="auto"/>
                <w:sz w:val="24"/>
                <w:szCs w:val="24"/>
              </w:rPr>
            </w:pPr>
            <w:r w:rsidRPr="00AF2841">
              <w:rPr>
                <w:b/>
                <w:bCs/>
                <w:color w:val="auto"/>
                <w:sz w:val="24"/>
                <w:szCs w:val="24"/>
              </w:rPr>
              <w:t xml:space="preserve">100%</w:t>
            </w:r>
          </w:p>
        </w:tc>
        <w:tc>
          <w:tcPr>
            <w:tcW w:w="193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b/>
                <w:bCs/>
                <w:color w:val="auto"/>
                <w:sz w:val="24"/>
                <w:szCs w:val="24"/>
              </w:rPr>
            </w:pPr>
            <w:r w:rsidRPr="00AF2841">
              <w:rPr>
                <w:b/>
                <w:bCs/>
                <w:color w:val="auto"/>
                <w:sz w:val="24"/>
                <w:szCs w:val="24"/>
              </w:rPr>
              <w:t xml:space="preserve">100%</w:t>
            </w:r>
          </w:p>
        </w:tc>
      </w:tr>
    </w:tbl>
    <w:tbl/>
    <w:tbl/>
    <w:p w:rsidR="00F2407D" w:rsidRPr="000E1191" w:rsidRDefault="00F2407D" w:rsidP="0094620E"/>
    <w:p w:rsidR="00F2407D" w:rsidRPr="000E1191" w:rsidRDefault="00F2407D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Английский язык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2016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год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</w:p>
    <w:p w:rsidR="00F2407D" w:rsidRPr="00022C84" w:rsidRDefault="00F2407D" w:rsidP="00D24DD8">
      <w:pPr>
        <w:jc w:val="center"/>
        <w:rPr>
          <w:b/>
          <w:bCs/>
          <w:color w:val="FF0000"/>
          <w:lang w:val="en-US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hist_year_227_2016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D24DD8">
      <w:pPr>
        <w:jc w:val="center"/>
        <w:rPr>
          <w:lang w:val="en-US"/>
        </w:rPr>
      </w:pPr>
    </w:p>
    <w:p w:rsidR="00F2407D" w:rsidRPr="000E1191" w:rsidRDefault="00F2407D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Английский язык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2017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год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</w:p>
    <w:p w:rsidR="00F2407D" w:rsidRPr="00022C84" w:rsidRDefault="00F2407D" w:rsidP="00D24DD8">
      <w:pPr>
        <w:jc w:val="center"/>
        <w:rPr>
          <w:b/>
          <w:bCs/>
          <w:color w:val="FF0000"/>
          <w:lang w:val="en-US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hist_year_227_2017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D24DD8">
      <w:pPr>
        <w:jc w:val="center"/>
        <w:rPr>
          <w:lang w:val="en-US"/>
        </w:rPr>
      </w:pPr>
    </w:p>
    <w:p w:rsidR="00F2407D" w:rsidRPr="000E1191" w:rsidRDefault="00F2407D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Английский язык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2018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год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</w:p>
    <w:p w:rsidR="00F2407D" w:rsidRPr="00022C84" w:rsidRDefault="00F2407D" w:rsidP="00D24DD8">
      <w:pPr>
        <w:jc w:val="center"/>
        <w:rPr>
          <w:b/>
          <w:bCs/>
          <w:color w:val="FF0000"/>
          <w:lang w:val="en-US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hist_year_227_2018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D24DD8">
      <w:pPr>
        <w:jc w:val="center"/>
        <w:rPr>
          <w:lang w:val="en-US"/>
        </w:rPr>
      </w:pPr>
    </w:p>
    <w:p w:rsidR="00F2407D" w:rsidRPr="000E1191" w:rsidRDefault="00F2407D" w:rsidP="00D24DD8">
      <w:pPr>
        <w:jc w:val="center"/>
        <w:rPr>
          <w:lang w:val="en-US"/>
        </w:rPr>
      </w:pPr>
      <w:r w:rsidRPr="000E1191">
        <w:rPr>
          <w:lang w:val="en-US"/>
        </w:rPr>
        <w:br w:type="page"/>
      </w:r>
    </w:p>
    <w:p w:rsidR="00F2407D" w:rsidRPr="000E1191" w:rsidRDefault="00F2407D" w:rsidP="001B78C2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Содержание измерительных материалов диагностического тестирования в </w:t>
      </w:r>
      <w:r>
        <w:rPr>
          <w:i w:val="0"/>
          <w:iCs w:val="0"/>
          <w:noProof/>
        </w:rPr>
        <w:t xml:space="preserve">2016-2018</w:t>
      </w:r>
      <w:r w:rsidRPr="000E1191">
        <w:rPr>
          <w:i w:val="0"/>
          <w:iCs w:val="0"/>
        </w:rPr>
        <w:t xml:space="preserve"> гг. </w:t>
      </w:r>
      <w:r w:rsidRPr="000E1191">
        <w:rPr>
          <w:i w:val="0"/>
          <w:iCs w:val="0"/>
        </w:rPr>
        <w:br/>
        <w:t xml:space="preserve">по дисциплине «</w:t>
      </w:r>
      <w:r>
        <w:rPr>
          <w:i w:val="0"/>
          <w:iCs w:val="0"/>
          <w:noProof/>
        </w:rPr>
        <w:t xml:space="preserve">Английский язык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0E3611">
      <w:pPr>
        <w:rPr>
          <w:lang w:val="en-US"/>
        </w:rPr>
      </w:pPr>
    </w:p>
    <w:p w:rsidR="00F2407D" w:rsidRPr="000E1191" w:rsidRDefault="00F2407D" w:rsidP="000E3611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Структура измерительных материалов по дисциплине «</w:t>
      </w:r>
      <w:r>
        <w:rPr>
          <w:b/>
          <w:bCs/>
          <w:noProof/>
          <w:sz w:val="28"/>
          <w:szCs w:val="28"/>
        </w:rPr>
        <w:t xml:space="preserve">Английский язык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E1191" w:rsidRDefault="00F2407D" w:rsidP="000E3611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2016-2018 гг.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28"/>
        <w:gridCol w:w="12179"/>
      </w:tblGrid>
      <w:tr w:rsidR="00F2407D" w:rsidRPr="00AF2841">
        <w:trPr>
          <w:trHeight w:val="86"/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ind w:right="-107"/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№ п/п</w:t>
            </w:r>
          </w:p>
        </w:tc>
        <w:tc>
          <w:tcPr>
            <w:tcW w:w="12179" w:type="dxa"/>
          </w:tcPr>
          <w:p w:rsidR="00F2407D" w:rsidRPr="00AF2841" w:rsidRDefault="00F2407D" w:rsidP="005B1F05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Наименование темы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Чтение (понимание основного содержания)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Чтение (извлечение запрашиваемой информации)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3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Чтение (установление последовательности событий)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4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Правила чтения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5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Множественное число существительных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6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Употребление артиклей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7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Степени сравнения прилагательных и наречий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8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Местоимения (личные, притяжательные, возвратные)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9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Местоимения (неопределенные, указательные)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10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Употребление времен глаголa. Действительный залог. Группа Indefinite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11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Употребление времен глагола. Действительный залог. Группа Continuous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12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Употребление времен глаголa. Действительный залог. Группа Perfect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13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Страдательный залог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14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Придаточные времени и условия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15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Модальные глаголы и их эквиваленты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16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Косвенная речь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17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Согласование времен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18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Порядок слов в вопросительных предложениях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19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Предлоги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20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Числительные (количественные и порядковые)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21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Предложения с начальным it. Предложения с there is/are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22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Словообразование (употребление отрицательных префиксов)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23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Лексика (тематические группы)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24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Лексическая сочетаемость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25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Этикетные нормы общения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26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Письмо (нормы написания личного письма)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27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Страноведение (Великобритания)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28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Страноведение (США)</w:t>
            </w:r>
          </w:p>
        </w:tc>
      </w:tr>
    </w:tbl>
    <w:p w:rsidR="00F2407D" w:rsidRDefault="00F2407D" w:rsidP="000E3611">
      <w:pPr>
        <w:rPr>
          <w:lang w:val="en-US"/>
        </w:rPr>
      </w:pPr>
    </w:p>
    <w:p w:rsidR="00F2407D" w:rsidRPr="000E1191" w:rsidRDefault="00F2407D" w:rsidP="00695A65">
      <w:pPr>
        <w:jc w:val="center"/>
        <w:rPr>
          <w:lang w:val="en-US"/>
        </w:rPr>
      </w:pPr>
      <w:r>
        <w:rPr>
          <w:lang w:val="en-US"/>
        </w:rPr>
        <w:br w:type="page"/>
      </w:r>
    </w:p>
    <w:p w:rsidR="00F2407D" w:rsidRPr="000E1191" w:rsidRDefault="00F2407D" w:rsidP="00D97543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Карт</w:t>
      </w:r>
      <w:r>
        <w:rPr>
          <w:i w:val="0"/>
          <w:iCs w:val="0"/>
        </w:rPr>
        <w:t xml:space="preserve">а</w:t>
      </w:r>
      <w:r w:rsidRPr="000E1191">
        <w:rPr>
          <w:i w:val="0"/>
          <w:iCs w:val="0"/>
        </w:rPr>
        <w:t xml:space="preserve"> коэффициентов решаемости заданий по дисциплине «</w:t>
      </w:r>
      <w:r>
        <w:rPr>
          <w:i w:val="0"/>
          <w:iCs w:val="0"/>
          <w:noProof/>
        </w:rPr>
        <w:t xml:space="preserve">Английский язык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01464C">
      <w:pPr>
        <w:autoSpaceDE w:val="0"/>
        <w:autoSpaceDN w:val="0"/>
        <w:adjustRightInd w:val="0"/>
        <w:ind w:right="-10"/>
        <w:jc w:val="center"/>
        <w:rPr>
          <w:rFonts w:ascii="Courier New" w:hAnsi="Courier New" w:cs="Courier New"/>
          <w:sz w:val="20"/>
          <w:szCs w:val="20"/>
        </w:rPr>
      </w:pPr>
    </w:p>
    <w:p w:rsidR="00F2407D" w:rsidRPr="00C9205C" w:rsidRDefault="00F2407D" w:rsidP="00306947">
      <w:pPr>
        <w:autoSpaceDE w:val="0"/>
        <w:autoSpaceDN w:val="0"/>
        <w:adjustRightInd w:val="0"/>
        <w:rPr>
          <w:sz w:val="28"/>
          <w:szCs w:val="28"/>
        </w:rPr>
      </w:pPr>
    </w:p>
    <w:p w:rsidR="00F2407D" w:rsidRPr="000E1191" w:rsidRDefault="00F2407D" w:rsidP="00CC4E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Карта коэффициентов решаемости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Английский язык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E1191" w:rsidRDefault="00F2407D" w:rsidP="00CC4E7D">
      <w:pPr>
        <w:jc w:val="center"/>
        <w:rPr>
          <w:b/>
          <w:bCs/>
          <w:sz w:val="28"/>
          <w:szCs w:val="28"/>
        </w:rPr>
      </w:pPr>
    </w:p>
    <w:p w:rsidR="00F2407D" w:rsidRPr="00FF4656" w:rsidRDefault="00F2407D" w:rsidP="00CC4E7D">
      <w:pPr>
        <w:jc w:val="center"/>
        <w:rPr>
          <w:b/>
          <w:bCs/>
          <w:color w:val="FF0000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map_rates_227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FF4656" w:rsidRDefault="00F2407D" w:rsidP="00D1751A">
      <w:pPr>
        <w:jc w:val="both"/>
        <w:rPr>
          <w:i/>
          <w:iCs/>
        </w:rPr>
      </w:pPr>
    </w:p>
    <w:p w:rsidR="00F2407D" w:rsidRPr="000E1191" w:rsidRDefault="00F2407D" w:rsidP="00AF2841">
      <w:pPr>
        <w:jc w:val="center"/>
        <w:rPr>
          <w:b/>
          <w:bCs/>
          <w:sz w:val="28"/>
          <w:szCs w:val="28"/>
        </w:rPr>
      </w:pPr>
      <w:r w:rsidRPr="00C469BF">
        <w:br w:type="page"/>
      </w:r>
      <w:r w:rsidRPr="000E1191">
        <w:rPr>
          <w:b/>
          <w:bCs/>
          <w:sz w:val="28"/>
          <w:szCs w:val="28"/>
        </w:rPr>
        <w:t xml:space="preserve">Таблица коэффициентов решаемости заданий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Английский язык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Default="00F2407D" w:rsidP="00E410FC">
      <w:pPr>
        <w:rPr>
          <w:lang w:val="en-US"/>
        </w:rPr>
      </w:pPr>
    </w:p>
    <w:tbl>
      <w:tblPr>
        <w:tblW w:w="152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567"/>
        <w:gridCol w:w="3201"/>
        <w:gridCol w:w="3493"/>
        <w:gridCol w:w="3493"/>
        <w:gridCol w:w="3493"/>
      </w:tblGrid>
      <w:tr w:rsidR="00F2407D" w:rsidRPr="000E1191">
        <w:trPr>
          <w:jc w:val="center"/>
        </w:trPr>
        <w:tc>
          <w:tcPr>
            <w:tcW w:w="0" w:type="auto"/>
            <w:vAlign w:val="center"/>
          </w:tcPr>
          <w:p w:rsidR="00F2407D" w:rsidRPr="002D0967" w:rsidRDefault="00F2407D" w:rsidP="000748FB">
            <w:pPr>
              <w:tabs>
                <w:tab w:val="left" w:pos="5423"/>
              </w:tabs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№ п/п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Наименование темы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Коэффициент</w:t>
            </w:r>
            <w:r w:rsidRPr="002D0967">
              <w:rPr>
                <w:b/>
                <w:bCs/>
              </w:rPr>
              <w:br/>
              <w:t xml:space="preserve"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 xml:space="preserve">2016</w:t>
            </w:r>
            <w:r w:rsidRPr="002D0967">
              <w:rPr>
                <w:b/>
                <w:bCs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Коэффициент</w:t>
            </w:r>
            <w:r w:rsidRPr="002D0967">
              <w:rPr>
                <w:b/>
                <w:bCs/>
              </w:rPr>
              <w:br/>
              <w:t xml:space="preserve"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 xml:space="preserve">2017</w:t>
            </w:r>
            <w:r w:rsidRPr="002D0967">
              <w:rPr>
                <w:b/>
                <w:bCs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Коэффициент</w:t>
            </w:r>
            <w:r w:rsidRPr="002D0967">
              <w:rPr>
                <w:b/>
                <w:bCs/>
              </w:rPr>
              <w:br/>
              <w:t xml:space="preserve"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 xml:space="preserve">2018</w:t>
            </w:r>
            <w:r w:rsidRPr="002D0967">
              <w:rPr>
                <w:b/>
                <w:bCs/>
              </w:rPr>
              <w:t xml:space="preserve"> г.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Чтение (понимание основного содержания)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0,50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Чтение (извлечение запрашиваемой информации)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0,57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0,59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3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Чтение (установление последовательности событий)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0,50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4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Правила чтения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0,70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5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Множественное число существительных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0,70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6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Употребление артиклей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0,48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7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Степени сравнения прилагательных и наречий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0,58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8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Местоимения (личные, притяжательные, возвратные)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0,59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9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Местоимения (неопределенные, указательные)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0,53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10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Употребление времен глаголa. Действительный залог. Группа Indefinite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0,61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11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Употребление времен глагола. Действительный залог. Группа Continuous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0,59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12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Употребление времен глаголa. Действительный залог. Группа Perfect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0,41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13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Страдательный залог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0,50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14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Придаточные времени и условия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0,33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15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Модальные глаголы и их эквиваленты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0,48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16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Косвенная речь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0,44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17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Согласование времен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0,19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0,39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18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Порядок слов в вопросительных предложениях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0,62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0,71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19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Предлоги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0,73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20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Числительные (количественные и порядковые)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0,70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21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Предложения с начальным it. Предложения с there is/are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0,70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22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Словообразование (употребление отрицательных префиксов)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0,65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23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Лексика (тематические группы)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0,77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0,83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24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Лексическая сочетаемость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0,42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0,52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25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Этикетные нормы общения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0,47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26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Письмо (нормы написания личного письма)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0,74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27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Страноведение (Великобритания)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0,67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0,80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28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Страноведение (США)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0,88</w:t>
            </w:r>
          </w:p>
        </w:tc>
      </w:tr>
    </w:tbl>
    <w:p w:rsidR="00F2407D" w:rsidRDefault="00F2407D" w:rsidP="00E410FC">
      <w:pPr>
        <w:rPr>
          <w:lang w:val="en-US"/>
        </w:rPr>
      </w:pPr>
    </w:p>
    <w:p w:rsidR="00F2407D" w:rsidRPr="00D05178" w:rsidRDefault="00F2407D" w:rsidP="00E410FC">
      <w:pPr>
        <w:rPr>
          <w:lang w:val="en-US"/>
        </w:rPr>
      </w:pPr>
      <w:r>
        <w:rPr>
          <w:lang w:val="en-US"/>
        </w:rPr>
        <w:br w:type="page"/>
      </w:r>
    </w:p>
    <w:tbl/>
    <w:tbl/>
    <w:tbl/>
    <w:tbl/>
    <w:tbl/>
    <w:p w:rsidR="00F2407D" w:rsidRPr="00D05178" w:rsidRDefault="00F2407D" w:rsidP="004E192B">
      <w:pPr>
        <w:spacing w:line="360" w:lineRule="auto"/>
        <w:jc w:val="center"/>
        <w:rPr>
          <w:lang w:val="en-US"/>
        </w:rPr>
      </w:pPr>
    </w:p>
    <w:p w:rsidR="00F2407D" w:rsidRPr="00D05178" w:rsidRDefault="00F2407D" w:rsidP="001F068E">
      <w:pPr>
        <w:spacing w:line="360" w:lineRule="auto"/>
        <w:jc w:val="center"/>
        <w:rPr>
          <w:lang w:val="en-US"/>
        </w:rPr>
      </w:pPr>
    </w:p>
    <w:p w:rsidR="00F2407D" w:rsidRPr="000E1191" w:rsidRDefault="00F2407D" w:rsidP="001F068E">
      <w:pPr>
        <w:spacing w:line="360" w:lineRule="auto"/>
        <w:jc w:val="center"/>
      </w:pPr>
      <w:r w:rsidRPr="000E1191">
        <w:t xml:space="preserve">Мониторинг результатов диагностического тестирования </w:t>
      </w:r>
    </w:p>
    <w:p w:rsidR="00F2407D" w:rsidRPr="000E1191" w:rsidRDefault="00F2407D" w:rsidP="001F068E">
      <w:pPr>
        <w:spacing w:line="360" w:lineRule="auto"/>
        <w:jc w:val="center"/>
      </w:pPr>
      <w:r w:rsidRPr="000E1191">
        <w:t xml:space="preserve">подготовлен</w:t>
      </w:r>
      <w:r w:rsidRPr="000E1191">
        <w:br/>
        <w:t xml:space="preserve">Научно-исследовательским институтом</w:t>
      </w:r>
      <w:r w:rsidRPr="000E1191">
        <w:br/>
        <w:t xml:space="preserve">мониторинга качества образования.</w:t>
      </w:r>
    </w:p>
    <w:p w:rsidR="00F2407D" w:rsidRPr="000E1191" w:rsidRDefault="00F2407D" w:rsidP="001F068E"/>
    <w:p w:rsidR="00F2407D" w:rsidRPr="000E1191" w:rsidRDefault="00F2407D" w:rsidP="001F068E">
      <w:pPr>
        <w:jc w:val="center"/>
      </w:pPr>
      <w:r w:rsidRPr="000E1191">
        <w:t xml:space="preserve">По представленным аналитическим материалам ждем Ваших предложений </w:t>
      </w:r>
      <w:r w:rsidRPr="000E1191">
        <w:br/>
        <w:t xml:space="preserve">по адресу:</w:t>
      </w:r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r w:rsidRPr="000E1191">
        <w:t xml:space="preserve">424000, Республика Марий Эл, г. Йошкар-Ола, ул. Я. Эшпая, д. 155.</w:t>
      </w:r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r w:rsidRPr="000E1191">
        <w:t xml:space="preserve">Телефоны: 8 (8362) 42-24-68.</w:t>
      </w:r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hyperlink r:id="rId9" w:history="1">
        <w:r w:rsidRPr="000E1191">
          <w:rPr>
            <w:rStyle w:val="Hyperlink"/>
            <w:lang w:val="en-US"/>
          </w:rPr>
          <w:t xml:space="preserve">nii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mko</w:t>
        </w:r>
        <w:r w:rsidRPr="000E1191">
          <w:rPr>
            <w:rStyle w:val="Hyperlink"/>
          </w:rPr>
          <w:t xml:space="preserve">@</w:t>
        </w:r>
        <w:r w:rsidRPr="000E1191">
          <w:rPr>
            <w:rStyle w:val="Hyperlink"/>
            <w:lang w:val="en-US"/>
          </w:rPr>
          <w:t xml:space="preserve">gmail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com</w:t>
        </w:r>
      </w:hyperlink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hyperlink r:id="rId10" w:history="1">
        <w:r w:rsidRPr="000E1191">
          <w:rPr>
            <w:rStyle w:val="Hyperlink"/>
            <w:lang w:val="en-US"/>
          </w:rPr>
          <w:t xml:space="preserve">www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i</w:t>
        </w:r>
        <w:r w:rsidRPr="000E1191">
          <w:rPr>
            <w:rStyle w:val="Hyperlink"/>
          </w:rPr>
          <w:t xml:space="preserve">-</w:t>
        </w:r>
        <w:r w:rsidRPr="000E1191">
          <w:rPr>
            <w:rStyle w:val="Hyperlink"/>
            <w:lang w:val="en-US"/>
          </w:rPr>
          <w:t xml:space="preserve">exam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ru</w:t>
        </w:r>
      </w:hyperlink>
    </w:p>
    <w:p w:rsidR="00F2407D" w:rsidRPr="000E1191" w:rsidRDefault="00F2407D">
      <w:pPr>
        <w:rPr>
          <w:rFonts w:ascii="Courier New" w:hAnsi="Courier New" w:cs="Courier New"/>
          <w:noProof/>
          <w:sz w:val="20"/>
          <w:szCs w:val="20"/>
        </w:rPr>
      </w:pPr>
    </w:p>
    <w:p w:rsidR="00F2407D" w:rsidRPr="000E1191" w:rsidRDefault="00F2407D">
      <w:pPr>
        <w:rPr>
          <w:rFonts w:ascii="Courier New" w:hAnsi="Courier New" w:cs="Courier New"/>
          <w:noProof/>
          <w:sz w:val="20"/>
          <w:szCs w:val="20"/>
        </w:rPr>
        <w:sectPr w:rsidR="00F2407D" w:rsidRPr="000E1191" w:rsidSect="007C3CEA">
          <w:footerReference w:type="default" r:id="rId11"/>
          <w:type w:val="continuous"/>
          <w:pgSz w:w="16838" w:h="11906" w:orient="landscape"/>
          <w:pgMar w:top="567" w:right="1134" w:bottom="567" w:left="1134" w:header="709" w:footer="709" w:gutter="0"/>
          <w:cols w:space="708"/>
          <w:titlePg/>
          <w:docGrid w:linePitch="360"/>
        </w:sectPr>
      </w:pPr>
    </w:p>
    <w:p w:rsidR="00F2407D" w:rsidRPr="000E1191" w:rsidRDefault="00F2407D" w:rsidP="009E58D4">
      <w:pPr>
        <w:rPr>
          <w:noProof/>
        </w:rPr>
      </w:pPr>
    </w:p>
    <w:sectPr w:rsidR="00F2407D" w:rsidRPr="000E1191" w:rsidSect="008128E7">
      <w:type w:val="continuous"/>
      <w:pgSz w:w="16838" w:h="11906" w:orient="landscape"/>
      <w:pgMar w:top="567" w:right="1134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2407D" w:rsidRDefault="00F2407D">
      <w:r>
        <w:separator/>
      </w:r>
    </w:p>
  </w:endnote>
  <w:endnote w:type="continuationSeparator" w:id="0">
    <w:p w:rsidR="00F2407D" w:rsidRDefault="00F2407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407D" w:rsidRDefault="00F2407D" w:rsidP="007C3CEA">
    <w:pPr>
      <w:pStyle w:val="Footer"/>
      <w:framePr w:wrap="auto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</w:t>
    </w:r>
    <w:r>
      <w:rPr>
        <w:rStyle w:val="PageNumber"/>
      </w:rPr>
      <w:fldChar w:fldCharType="end"/>
    </w:r>
  </w:p>
  <w:p w:rsidR="00F2407D" w:rsidRDefault="00F2407D" w:rsidP="007C3CEA">
    <w:pPr>
      <w:pStyle w:val="Footer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2407D" w:rsidRDefault="00F2407D">
      <w:r>
        <w:separator/>
      </w:r>
    </w:p>
  </w:footnote>
  <w:footnote w:type="continuationSeparator" w:id="0">
    <w:p w:rsidR="00F2407D" w:rsidRDefault="00F2407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B83BE8"/>
    <w:multiLevelType w:val="hybridMultilevel"/>
    <w:tmpl w:val="C694C640"/>
    <w:lvl w:ilvl="0" w:tplc="EFAC512C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cs="Symbol" w:hint="default"/>
        <w:sz w:val="22"/>
        <w:szCs w:val="22"/>
      </w:rPr>
    </w:lvl>
    <w:lvl w:ilvl="1" w:tplc="EFAC512C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">
    <w:nsid w:val="06366C0E"/>
    <w:multiLevelType w:val="multilevel"/>
    <w:tmpl w:val="0D84C99A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>
    <w:nsid w:val="0A7B43C4"/>
    <w:multiLevelType w:val="hybridMultilevel"/>
    <w:tmpl w:val="1A905034"/>
    <w:lvl w:ilvl="0" w:tplc="375C31A0">
      <w:start w:val="3"/>
      <w:numFmt w:val="decimal"/>
      <w:lvlText w:val="%1)"/>
      <w:lvlJc w:val="left"/>
      <w:pPr>
        <w:tabs>
          <w:tab w:val="num" w:pos="400"/>
        </w:tabs>
        <w:ind w:left="40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120"/>
        </w:tabs>
        <w:ind w:left="11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40"/>
        </w:tabs>
        <w:ind w:left="18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60"/>
        </w:tabs>
        <w:ind w:left="25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80"/>
        </w:tabs>
        <w:ind w:left="32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000"/>
        </w:tabs>
        <w:ind w:left="40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720"/>
        </w:tabs>
        <w:ind w:left="47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40"/>
        </w:tabs>
        <w:ind w:left="54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60"/>
        </w:tabs>
        <w:ind w:left="6160" w:hanging="180"/>
      </w:pPr>
    </w:lvl>
  </w:abstractNum>
  <w:abstractNum w:abstractNumId="3">
    <w:nsid w:val="0E557ED9"/>
    <w:multiLevelType w:val="multilevel"/>
    <w:tmpl w:val="84ECF356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1ECD6877"/>
    <w:multiLevelType w:val="multilevel"/>
    <w:tmpl w:val="D35E648E"/>
    <w:lvl w:ilvl="0">
      <w:start w:val="1"/>
      <w:numFmt w:val="decimal"/>
      <w:pStyle w:val="1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214D4856"/>
    <w:multiLevelType w:val="multilevel"/>
    <w:tmpl w:val="07EEA5E0"/>
    <w:lvl w:ilvl="0">
      <w:start w:val="1"/>
      <w:numFmt w:val="decimal"/>
      <w:pStyle w:val="Heading1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Heading2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2378655E"/>
    <w:multiLevelType w:val="hybridMultilevel"/>
    <w:tmpl w:val="F4E460F6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49A5C0A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>
    <w:nsid w:val="27CF60F1"/>
    <w:multiLevelType w:val="multilevel"/>
    <w:tmpl w:val="1DB02FD4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>
    <w:nsid w:val="285F7E7A"/>
    <w:multiLevelType w:val="multilevel"/>
    <w:tmpl w:val="93CEE544"/>
    <w:lvl w:ilvl="0">
      <w:start w:val="1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>
    <w:nsid w:val="3412415B"/>
    <w:multiLevelType w:val="hybridMultilevel"/>
    <w:tmpl w:val="B93EFC5E"/>
    <w:lvl w:ilvl="0" w:tplc="0419001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1" w:tplc="04190019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1B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1">
    <w:nsid w:val="36604A29"/>
    <w:multiLevelType w:val="multilevel"/>
    <w:tmpl w:val="F7D669D2"/>
    <w:lvl w:ilvl="0">
      <w:start w:val="1"/>
      <w:numFmt w:val="decimal"/>
      <w:pStyle w:val="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>
    <w:nsid w:val="415C1680"/>
    <w:multiLevelType w:val="hybridMultilevel"/>
    <w:tmpl w:val="89786A54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9645583"/>
    <w:multiLevelType w:val="hybridMultilevel"/>
    <w:tmpl w:val="7E82D2D8"/>
    <w:lvl w:ilvl="0" w:tplc="0419000B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FAC512C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698C6B07"/>
    <w:multiLevelType w:val="multilevel"/>
    <w:tmpl w:val="57909994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>
    <w:nsid w:val="6DE10DF7"/>
    <w:multiLevelType w:val="multilevel"/>
    <w:tmpl w:val="0BEE283E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>
    <w:nsid w:val="6EF6278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>
    <w:nsid w:val="7183702F"/>
    <w:multiLevelType w:val="hybridMultilevel"/>
    <w:tmpl w:val="63EE15DC"/>
    <w:lvl w:ilvl="0" w:tplc="0419000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725920C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>
    <w:nsid w:val="7A304BFE"/>
    <w:multiLevelType w:val="multilevel"/>
    <w:tmpl w:val="2E6EBAC8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>
    <w:nsid w:val="7DB72443"/>
    <w:multiLevelType w:val="hybridMultilevel"/>
    <w:tmpl w:val="CC624DC4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5"/>
  </w:num>
  <w:num w:numId="2">
    <w:abstractNumId w:val="4"/>
  </w:num>
  <w:num w:numId="3">
    <w:abstractNumId w:val="10"/>
  </w:num>
  <w:num w:numId="4">
    <w:abstractNumId w:val="0"/>
  </w:num>
  <w:num w:numId="5">
    <w:abstractNumId w:val="13"/>
  </w:num>
  <w:num w:numId="6">
    <w:abstractNumId w:val="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</w:num>
  <w:num w:numId="9">
    <w:abstractNumId w:val="15"/>
  </w:num>
  <w:num w:numId="10">
    <w:abstractNumId w:val="3"/>
  </w:num>
  <w:num w:numId="1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0"/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</w:num>
  <w:num w:numId="15">
    <w:abstractNumId w:val="6"/>
  </w:num>
  <w:num w:numId="16">
    <w:abstractNumId w:val="17"/>
  </w:num>
  <w:num w:numId="17">
    <w:abstractNumId w:val="8"/>
  </w:num>
  <w:num w:numId="18">
    <w:abstractNumId w:val="14"/>
  </w:num>
  <w:num w:numId="19">
    <w:abstractNumId w:val="1"/>
  </w:num>
  <w:num w:numId="20">
    <w:abstractNumId w:val="19"/>
  </w:num>
  <w:num w:numId="21">
    <w:abstractNumId w:val="11"/>
  </w:num>
  <w:num w:numId="22">
    <w:abstractNumId w:val="7"/>
  </w:num>
  <w:num w:numId="23">
    <w:abstractNumId w:val="16"/>
  </w:num>
  <w:num w:numId="24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defaultTabStop w:val="709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063E9"/>
    <w:rsid w:val="00000B7E"/>
    <w:rsid w:val="00000B8A"/>
    <w:rsid w:val="000017B4"/>
    <w:rsid w:val="00001E24"/>
    <w:rsid w:val="00002864"/>
    <w:rsid w:val="000028D5"/>
    <w:rsid w:val="00002A2F"/>
    <w:rsid w:val="00005FB2"/>
    <w:rsid w:val="00006A16"/>
    <w:rsid w:val="00006EB8"/>
    <w:rsid w:val="000076FD"/>
    <w:rsid w:val="00011A76"/>
    <w:rsid w:val="0001263B"/>
    <w:rsid w:val="000126B5"/>
    <w:rsid w:val="00013880"/>
    <w:rsid w:val="0001464C"/>
    <w:rsid w:val="00017D94"/>
    <w:rsid w:val="00022BCE"/>
    <w:rsid w:val="00022C84"/>
    <w:rsid w:val="000247E1"/>
    <w:rsid w:val="00024B10"/>
    <w:rsid w:val="0002799C"/>
    <w:rsid w:val="00030773"/>
    <w:rsid w:val="000316BB"/>
    <w:rsid w:val="000333EA"/>
    <w:rsid w:val="00040BBB"/>
    <w:rsid w:val="00041002"/>
    <w:rsid w:val="000420A2"/>
    <w:rsid w:val="00042131"/>
    <w:rsid w:val="000422B5"/>
    <w:rsid w:val="000425E2"/>
    <w:rsid w:val="00043CB6"/>
    <w:rsid w:val="000441EA"/>
    <w:rsid w:val="000447AA"/>
    <w:rsid w:val="000459B4"/>
    <w:rsid w:val="00045D58"/>
    <w:rsid w:val="00045FDD"/>
    <w:rsid w:val="00047D18"/>
    <w:rsid w:val="00050EF1"/>
    <w:rsid w:val="00052D40"/>
    <w:rsid w:val="00055673"/>
    <w:rsid w:val="00056BB9"/>
    <w:rsid w:val="00057142"/>
    <w:rsid w:val="000574E6"/>
    <w:rsid w:val="000605E8"/>
    <w:rsid w:val="000618BD"/>
    <w:rsid w:val="00061C83"/>
    <w:rsid w:val="00062EDB"/>
    <w:rsid w:val="0006305C"/>
    <w:rsid w:val="00063B21"/>
    <w:rsid w:val="000647AA"/>
    <w:rsid w:val="000647E9"/>
    <w:rsid w:val="0006571D"/>
    <w:rsid w:val="00065897"/>
    <w:rsid w:val="00067D45"/>
    <w:rsid w:val="00070FF1"/>
    <w:rsid w:val="0007167E"/>
    <w:rsid w:val="000748FB"/>
    <w:rsid w:val="0007721A"/>
    <w:rsid w:val="0008044E"/>
    <w:rsid w:val="000813A6"/>
    <w:rsid w:val="00085176"/>
    <w:rsid w:val="00085D7B"/>
    <w:rsid w:val="0008762D"/>
    <w:rsid w:val="00090E18"/>
    <w:rsid w:val="00091583"/>
    <w:rsid w:val="0009564A"/>
    <w:rsid w:val="00096EFD"/>
    <w:rsid w:val="000A01E5"/>
    <w:rsid w:val="000A08EC"/>
    <w:rsid w:val="000A0ADB"/>
    <w:rsid w:val="000A356A"/>
    <w:rsid w:val="000A405F"/>
    <w:rsid w:val="000A574A"/>
    <w:rsid w:val="000A60AA"/>
    <w:rsid w:val="000A7EC7"/>
    <w:rsid w:val="000B178F"/>
    <w:rsid w:val="000B22A3"/>
    <w:rsid w:val="000B41DA"/>
    <w:rsid w:val="000C0552"/>
    <w:rsid w:val="000C1F4A"/>
    <w:rsid w:val="000C24E9"/>
    <w:rsid w:val="000C2E9D"/>
    <w:rsid w:val="000C32C0"/>
    <w:rsid w:val="000C457B"/>
    <w:rsid w:val="000C7688"/>
    <w:rsid w:val="000D0E44"/>
    <w:rsid w:val="000D4459"/>
    <w:rsid w:val="000D4EC5"/>
    <w:rsid w:val="000D58CE"/>
    <w:rsid w:val="000D7819"/>
    <w:rsid w:val="000E1191"/>
    <w:rsid w:val="000E2F0D"/>
    <w:rsid w:val="000E3611"/>
    <w:rsid w:val="000E4359"/>
    <w:rsid w:val="000E6BCD"/>
    <w:rsid w:val="000E6F2E"/>
    <w:rsid w:val="000E7DFE"/>
    <w:rsid w:val="000F1673"/>
    <w:rsid w:val="000F1E06"/>
    <w:rsid w:val="00100B9A"/>
    <w:rsid w:val="00101A14"/>
    <w:rsid w:val="00102265"/>
    <w:rsid w:val="001037C9"/>
    <w:rsid w:val="001042C8"/>
    <w:rsid w:val="00105D50"/>
    <w:rsid w:val="00106127"/>
    <w:rsid w:val="0010702B"/>
    <w:rsid w:val="00107433"/>
    <w:rsid w:val="00107563"/>
    <w:rsid w:val="00107FAC"/>
    <w:rsid w:val="00110445"/>
    <w:rsid w:val="0011084D"/>
    <w:rsid w:val="00110E11"/>
    <w:rsid w:val="00112710"/>
    <w:rsid w:val="00113689"/>
    <w:rsid w:val="00113B0F"/>
    <w:rsid w:val="00113FF0"/>
    <w:rsid w:val="001140A1"/>
    <w:rsid w:val="00115D3E"/>
    <w:rsid w:val="00117F9C"/>
    <w:rsid w:val="00120776"/>
    <w:rsid w:val="00120EFA"/>
    <w:rsid w:val="001214C1"/>
    <w:rsid w:val="00127563"/>
    <w:rsid w:val="00127AAF"/>
    <w:rsid w:val="001308C5"/>
    <w:rsid w:val="001328FE"/>
    <w:rsid w:val="00133127"/>
    <w:rsid w:val="001354A2"/>
    <w:rsid w:val="00136EF2"/>
    <w:rsid w:val="00140777"/>
    <w:rsid w:val="00143DAB"/>
    <w:rsid w:val="0014467B"/>
    <w:rsid w:val="0014648F"/>
    <w:rsid w:val="00146683"/>
    <w:rsid w:val="00146E69"/>
    <w:rsid w:val="00147081"/>
    <w:rsid w:val="001471C1"/>
    <w:rsid w:val="00147B55"/>
    <w:rsid w:val="00147F6D"/>
    <w:rsid w:val="001504C3"/>
    <w:rsid w:val="00150710"/>
    <w:rsid w:val="00151D7A"/>
    <w:rsid w:val="0015301D"/>
    <w:rsid w:val="00153F01"/>
    <w:rsid w:val="00154DE8"/>
    <w:rsid w:val="00155537"/>
    <w:rsid w:val="0015580F"/>
    <w:rsid w:val="001560A3"/>
    <w:rsid w:val="00156F4B"/>
    <w:rsid w:val="00161844"/>
    <w:rsid w:val="00161D96"/>
    <w:rsid w:val="00167B36"/>
    <w:rsid w:val="0017374C"/>
    <w:rsid w:val="0017458A"/>
    <w:rsid w:val="0017758D"/>
    <w:rsid w:val="00177D11"/>
    <w:rsid w:val="00182AC4"/>
    <w:rsid w:val="00182F62"/>
    <w:rsid w:val="00183A81"/>
    <w:rsid w:val="001850FD"/>
    <w:rsid w:val="0018645A"/>
    <w:rsid w:val="00187858"/>
    <w:rsid w:val="00190970"/>
    <w:rsid w:val="0019129A"/>
    <w:rsid w:val="00193163"/>
    <w:rsid w:val="00193DA0"/>
    <w:rsid w:val="00194156"/>
    <w:rsid w:val="001A173E"/>
    <w:rsid w:val="001A1C00"/>
    <w:rsid w:val="001A284F"/>
    <w:rsid w:val="001A54AE"/>
    <w:rsid w:val="001A553D"/>
    <w:rsid w:val="001A6FEC"/>
    <w:rsid w:val="001A7D31"/>
    <w:rsid w:val="001A7FCF"/>
    <w:rsid w:val="001B093F"/>
    <w:rsid w:val="001B0B0C"/>
    <w:rsid w:val="001B51F2"/>
    <w:rsid w:val="001B562F"/>
    <w:rsid w:val="001B581A"/>
    <w:rsid w:val="001B7434"/>
    <w:rsid w:val="001B78C2"/>
    <w:rsid w:val="001B7B4E"/>
    <w:rsid w:val="001B7FD7"/>
    <w:rsid w:val="001C1870"/>
    <w:rsid w:val="001C1C73"/>
    <w:rsid w:val="001C217C"/>
    <w:rsid w:val="001C294B"/>
    <w:rsid w:val="001C4A2F"/>
    <w:rsid w:val="001C5C34"/>
    <w:rsid w:val="001C60F1"/>
    <w:rsid w:val="001C690C"/>
    <w:rsid w:val="001D1494"/>
    <w:rsid w:val="001D2F4E"/>
    <w:rsid w:val="001D3058"/>
    <w:rsid w:val="001D342B"/>
    <w:rsid w:val="001D4004"/>
    <w:rsid w:val="001D7058"/>
    <w:rsid w:val="001D7C3D"/>
    <w:rsid w:val="001E0CCE"/>
    <w:rsid w:val="001E4A16"/>
    <w:rsid w:val="001E4B1B"/>
    <w:rsid w:val="001E5FDD"/>
    <w:rsid w:val="001E6570"/>
    <w:rsid w:val="001F068E"/>
    <w:rsid w:val="001F0DE1"/>
    <w:rsid w:val="001F1554"/>
    <w:rsid w:val="001F3099"/>
    <w:rsid w:val="001F3B18"/>
    <w:rsid w:val="001F475C"/>
    <w:rsid w:val="001F5170"/>
    <w:rsid w:val="001F51EA"/>
    <w:rsid w:val="001F5A67"/>
    <w:rsid w:val="0020007D"/>
    <w:rsid w:val="002017C6"/>
    <w:rsid w:val="00202FB6"/>
    <w:rsid w:val="002039E9"/>
    <w:rsid w:val="00204231"/>
    <w:rsid w:val="002051DA"/>
    <w:rsid w:val="00206AB1"/>
    <w:rsid w:val="0021050A"/>
    <w:rsid w:val="00210FC9"/>
    <w:rsid w:val="002137B5"/>
    <w:rsid w:val="00216274"/>
    <w:rsid w:val="00216E10"/>
    <w:rsid w:val="0022031D"/>
    <w:rsid w:val="00224716"/>
    <w:rsid w:val="00225472"/>
    <w:rsid w:val="00226306"/>
    <w:rsid w:val="002264C4"/>
    <w:rsid w:val="00227826"/>
    <w:rsid w:val="00227F3C"/>
    <w:rsid w:val="002342BC"/>
    <w:rsid w:val="00234581"/>
    <w:rsid w:val="002348AA"/>
    <w:rsid w:val="002348B5"/>
    <w:rsid w:val="00235442"/>
    <w:rsid w:val="00235A73"/>
    <w:rsid w:val="00236D69"/>
    <w:rsid w:val="00236F30"/>
    <w:rsid w:val="002402FD"/>
    <w:rsid w:val="00242E0A"/>
    <w:rsid w:val="00243989"/>
    <w:rsid w:val="00243FCC"/>
    <w:rsid w:val="002443F4"/>
    <w:rsid w:val="00244BDE"/>
    <w:rsid w:val="002454D4"/>
    <w:rsid w:val="00245709"/>
    <w:rsid w:val="00247447"/>
    <w:rsid w:val="00250B60"/>
    <w:rsid w:val="00252B0E"/>
    <w:rsid w:val="00252D2B"/>
    <w:rsid w:val="002546C5"/>
    <w:rsid w:val="00255ED8"/>
    <w:rsid w:val="00260147"/>
    <w:rsid w:val="002605C3"/>
    <w:rsid w:val="00260AC9"/>
    <w:rsid w:val="00260E6B"/>
    <w:rsid w:val="00261730"/>
    <w:rsid w:val="00261BF4"/>
    <w:rsid w:val="00261DC1"/>
    <w:rsid w:val="0026494A"/>
    <w:rsid w:val="002669EF"/>
    <w:rsid w:val="0027034A"/>
    <w:rsid w:val="00270ED2"/>
    <w:rsid w:val="0027208F"/>
    <w:rsid w:val="002734B0"/>
    <w:rsid w:val="00273B28"/>
    <w:rsid w:val="00274D98"/>
    <w:rsid w:val="00276194"/>
    <w:rsid w:val="002763B5"/>
    <w:rsid w:val="002767FB"/>
    <w:rsid w:val="0028030B"/>
    <w:rsid w:val="002811FE"/>
    <w:rsid w:val="002820A6"/>
    <w:rsid w:val="00282DEE"/>
    <w:rsid w:val="00285A26"/>
    <w:rsid w:val="002862ED"/>
    <w:rsid w:val="00287295"/>
    <w:rsid w:val="00292B6B"/>
    <w:rsid w:val="002958AD"/>
    <w:rsid w:val="00297031"/>
    <w:rsid w:val="002A0822"/>
    <w:rsid w:val="002A43C7"/>
    <w:rsid w:val="002A5A22"/>
    <w:rsid w:val="002A5E7B"/>
    <w:rsid w:val="002B10A6"/>
    <w:rsid w:val="002B1582"/>
    <w:rsid w:val="002B1810"/>
    <w:rsid w:val="002B2157"/>
    <w:rsid w:val="002B29E7"/>
    <w:rsid w:val="002B470D"/>
    <w:rsid w:val="002B6038"/>
    <w:rsid w:val="002B791C"/>
    <w:rsid w:val="002C04F3"/>
    <w:rsid w:val="002C14D8"/>
    <w:rsid w:val="002C27FF"/>
    <w:rsid w:val="002C4137"/>
    <w:rsid w:val="002C6254"/>
    <w:rsid w:val="002D0967"/>
    <w:rsid w:val="002D0DA3"/>
    <w:rsid w:val="002D3038"/>
    <w:rsid w:val="002D3C90"/>
    <w:rsid w:val="002D4AAC"/>
    <w:rsid w:val="002D5670"/>
    <w:rsid w:val="002D56CF"/>
    <w:rsid w:val="002D5F23"/>
    <w:rsid w:val="002D5FF7"/>
    <w:rsid w:val="002D7766"/>
    <w:rsid w:val="002E1AF0"/>
    <w:rsid w:val="002E2CAD"/>
    <w:rsid w:val="002E44CC"/>
    <w:rsid w:val="002E52EC"/>
    <w:rsid w:val="002E5BF8"/>
    <w:rsid w:val="002E6B8F"/>
    <w:rsid w:val="002F4042"/>
    <w:rsid w:val="002F430D"/>
    <w:rsid w:val="002F5222"/>
    <w:rsid w:val="00300A59"/>
    <w:rsid w:val="00302031"/>
    <w:rsid w:val="00304215"/>
    <w:rsid w:val="003051B3"/>
    <w:rsid w:val="003060C0"/>
    <w:rsid w:val="003062C7"/>
    <w:rsid w:val="00306947"/>
    <w:rsid w:val="00306F33"/>
    <w:rsid w:val="003070CB"/>
    <w:rsid w:val="00307B88"/>
    <w:rsid w:val="00310A87"/>
    <w:rsid w:val="00311139"/>
    <w:rsid w:val="00313261"/>
    <w:rsid w:val="0031353A"/>
    <w:rsid w:val="00314870"/>
    <w:rsid w:val="00314D43"/>
    <w:rsid w:val="003168AA"/>
    <w:rsid w:val="00316A0C"/>
    <w:rsid w:val="00316B32"/>
    <w:rsid w:val="00317E7A"/>
    <w:rsid w:val="003221EE"/>
    <w:rsid w:val="003260B6"/>
    <w:rsid w:val="00326E56"/>
    <w:rsid w:val="00327C63"/>
    <w:rsid w:val="00330B69"/>
    <w:rsid w:val="00332B93"/>
    <w:rsid w:val="00332E79"/>
    <w:rsid w:val="00333232"/>
    <w:rsid w:val="0033352E"/>
    <w:rsid w:val="00334150"/>
    <w:rsid w:val="003355A0"/>
    <w:rsid w:val="0034079F"/>
    <w:rsid w:val="00340EF8"/>
    <w:rsid w:val="003426C6"/>
    <w:rsid w:val="00342D95"/>
    <w:rsid w:val="003444D9"/>
    <w:rsid w:val="00345DA0"/>
    <w:rsid w:val="00346CC8"/>
    <w:rsid w:val="003508D1"/>
    <w:rsid w:val="003508F7"/>
    <w:rsid w:val="003518D5"/>
    <w:rsid w:val="00352992"/>
    <w:rsid w:val="003546C5"/>
    <w:rsid w:val="00355A30"/>
    <w:rsid w:val="00360F5B"/>
    <w:rsid w:val="0036110F"/>
    <w:rsid w:val="00362180"/>
    <w:rsid w:val="00362361"/>
    <w:rsid w:val="00362C5D"/>
    <w:rsid w:val="00363E12"/>
    <w:rsid w:val="003649EE"/>
    <w:rsid w:val="00364B78"/>
    <w:rsid w:val="00370806"/>
    <w:rsid w:val="00371C34"/>
    <w:rsid w:val="00372BFD"/>
    <w:rsid w:val="00374958"/>
    <w:rsid w:val="003763A5"/>
    <w:rsid w:val="003771AE"/>
    <w:rsid w:val="00377A91"/>
    <w:rsid w:val="00380442"/>
    <w:rsid w:val="003805A9"/>
    <w:rsid w:val="003807FD"/>
    <w:rsid w:val="003822C5"/>
    <w:rsid w:val="003824C8"/>
    <w:rsid w:val="00382CBA"/>
    <w:rsid w:val="003839E4"/>
    <w:rsid w:val="003862C6"/>
    <w:rsid w:val="00386C35"/>
    <w:rsid w:val="0039001C"/>
    <w:rsid w:val="00391751"/>
    <w:rsid w:val="0039209C"/>
    <w:rsid w:val="00392AB3"/>
    <w:rsid w:val="00392D6C"/>
    <w:rsid w:val="00393F92"/>
    <w:rsid w:val="00395C68"/>
    <w:rsid w:val="00396A23"/>
    <w:rsid w:val="00396F92"/>
    <w:rsid w:val="003A0345"/>
    <w:rsid w:val="003A2933"/>
    <w:rsid w:val="003A54C0"/>
    <w:rsid w:val="003A64A9"/>
    <w:rsid w:val="003A78E5"/>
    <w:rsid w:val="003B0F2C"/>
    <w:rsid w:val="003B1A42"/>
    <w:rsid w:val="003B2AB6"/>
    <w:rsid w:val="003B3E93"/>
    <w:rsid w:val="003B4CC6"/>
    <w:rsid w:val="003B4EF1"/>
    <w:rsid w:val="003C0284"/>
    <w:rsid w:val="003C13CB"/>
    <w:rsid w:val="003C1806"/>
    <w:rsid w:val="003C337D"/>
    <w:rsid w:val="003C3649"/>
    <w:rsid w:val="003C4B0E"/>
    <w:rsid w:val="003C4B2D"/>
    <w:rsid w:val="003C690E"/>
    <w:rsid w:val="003C71D7"/>
    <w:rsid w:val="003D19C3"/>
    <w:rsid w:val="003D1A12"/>
    <w:rsid w:val="003D2458"/>
    <w:rsid w:val="003D43D6"/>
    <w:rsid w:val="003D59DE"/>
    <w:rsid w:val="003D5BBD"/>
    <w:rsid w:val="003D5BDC"/>
    <w:rsid w:val="003D685C"/>
    <w:rsid w:val="003D6B4A"/>
    <w:rsid w:val="003D7399"/>
    <w:rsid w:val="003E04B5"/>
    <w:rsid w:val="003E1ACB"/>
    <w:rsid w:val="003E1CCE"/>
    <w:rsid w:val="003E3709"/>
    <w:rsid w:val="003E5BD8"/>
    <w:rsid w:val="003E7451"/>
    <w:rsid w:val="003F0896"/>
    <w:rsid w:val="003F0D3B"/>
    <w:rsid w:val="003F10F0"/>
    <w:rsid w:val="003F22AF"/>
    <w:rsid w:val="003F43E2"/>
    <w:rsid w:val="003F49FE"/>
    <w:rsid w:val="003F580D"/>
    <w:rsid w:val="003F5A5E"/>
    <w:rsid w:val="003F5B1A"/>
    <w:rsid w:val="003F6F17"/>
    <w:rsid w:val="0040004E"/>
    <w:rsid w:val="004013A1"/>
    <w:rsid w:val="004013D3"/>
    <w:rsid w:val="00401F15"/>
    <w:rsid w:val="004060E4"/>
    <w:rsid w:val="00406859"/>
    <w:rsid w:val="00410EE3"/>
    <w:rsid w:val="00412D9D"/>
    <w:rsid w:val="00414347"/>
    <w:rsid w:val="004143AE"/>
    <w:rsid w:val="00415013"/>
    <w:rsid w:val="004152FF"/>
    <w:rsid w:val="004156F7"/>
    <w:rsid w:val="00416A0A"/>
    <w:rsid w:val="004171FC"/>
    <w:rsid w:val="00417621"/>
    <w:rsid w:val="00420357"/>
    <w:rsid w:val="004227DC"/>
    <w:rsid w:val="00423326"/>
    <w:rsid w:val="00425F84"/>
    <w:rsid w:val="00426F18"/>
    <w:rsid w:val="00431968"/>
    <w:rsid w:val="004333E2"/>
    <w:rsid w:val="00433D90"/>
    <w:rsid w:val="00433EDB"/>
    <w:rsid w:val="0043587B"/>
    <w:rsid w:val="0043616C"/>
    <w:rsid w:val="00437A63"/>
    <w:rsid w:val="004417F0"/>
    <w:rsid w:val="004419B9"/>
    <w:rsid w:val="00442382"/>
    <w:rsid w:val="0044346D"/>
    <w:rsid w:val="0044372A"/>
    <w:rsid w:val="00444A0D"/>
    <w:rsid w:val="0044587E"/>
    <w:rsid w:val="00447C07"/>
    <w:rsid w:val="00450639"/>
    <w:rsid w:val="00450FA5"/>
    <w:rsid w:val="004526B3"/>
    <w:rsid w:val="00452C45"/>
    <w:rsid w:val="0045454E"/>
    <w:rsid w:val="004559BC"/>
    <w:rsid w:val="00455EB4"/>
    <w:rsid w:val="00461EA1"/>
    <w:rsid w:val="00463579"/>
    <w:rsid w:val="00463B92"/>
    <w:rsid w:val="0046536E"/>
    <w:rsid w:val="00467AA3"/>
    <w:rsid w:val="00467B4C"/>
    <w:rsid w:val="004700B5"/>
    <w:rsid w:val="00474590"/>
    <w:rsid w:val="0047583B"/>
    <w:rsid w:val="0047650B"/>
    <w:rsid w:val="00476C5D"/>
    <w:rsid w:val="00480301"/>
    <w:rsid w:val="00481444"/>
    <w:rsid w:val="00481ABD"/>
    <w:rsid w:val="00481DD7"/>
    <w:rsid w:val="004841FE"/>
    <w:rsid w:val="004851F4"/>
    <w:rsid w:val="004873A5"/>
    <w:rsid w:val="004874E2"/>
    <w:rsid w:val="004925EF"/>
    <w:rsid w:val="00494955"/>
    <w:rsid w:val="0049506F"/>
    <w:rsid w:val="0049587D"/>
    <w:rsid w:val="004967B6"/>
    <w:rsid w:val="00496964"/>
    <w:rsid w:val="004A036C"/>
    <w:rsid w:val="004A2EB2"/>
    <w:rsid w:val="004A7C43"/>
    <w:rsid w:val="004B3C0D"/>
    <w:rsid w:val="004B4212"/>
    <w:rsid w:val="004B69AD"/>
    <w:rsid w:val="004B6DFC"/>
    <w:rsid w:val="004C0438"/>
    <w:rsid w:val="004C2F33"/>
    <w:rsid w:val="004C3A24"/>
    <w:rsid w:val="004C5860"/>
    <w:rsid w:val="004C5C91"/>
    <w:rsid w:val="004C663B"/>
    <w:rsid w:val="004C670B"/>
    <w:rsid w:val="004C6E02"/>
    <w:rsid w:val="004D12D3"/>
    <w:rsid w:val="004D2AF7"/>
    <w:rsid w:val="004E0399"/>
    <w:rsid w:val="004E04A3"/>
    <w:rsid w:val="004E0CAD"/>
    <w:rsid w:val="004E192B"/>
    <w:rsid w:val="004E1DAE"/>
    <w:rsid w:val="004E48DD"/>
    <w:rsid w:val="004E6E73"/>
    <w:rsid w:val="004E76A3"/>
    <w:rsid w:val="004E7B8B"/>
    <w:rsid w:val="004F1C6D"/>
    <w:rsid w:val="004F24DD"/>
    <w:rsid w:val="004F3AB1"/>
    <w:rsid w:val="004F549A"/>
    <w:rsid w:val="005064AC"/>
    <w:rsid w:val="00507263"/>
    <w:rsid w:val="00507B81"/>
    <w:rsid w:val="00511012"/>
    <w:rsid w:val="00511B04"/>
    <w:rsid w:val="005125EC"/>
    <w:rsid w:val="00512629"/>
    <w:rsid w:val="00514514"/>
    <w:rsid w:val="00516552"/>
    <w:rsid w:val="0051788E"/>
    <w:rsid w:val="005201ED"/>
    <w:rsid w:val="00520F8C"/>
    <w:rsid w:val="00521FB3"/>
    <w:rsid w:val="00523A2E"/>
    <w:rsid w:val="00523AA0"/>
    <w:rsid w:val="0052455C"/>
    <w:rsid w:val="00525356"/>
    <w:rsid w:val="00526308"/>
    <w:rsid w:val="00526A0E"/>
    <w:rsid w:val="005307CF"/>
    <w:rsid w:val="0053101F"/>
    <w:rsid w:val="00531CE1"/>
    <w:rsid w:val="005344D4"/>
    <w:rsid w:val="00536A6E"/>
    <w:rsid w:val="00536E8C"/>
    <w:rsid w:val="0053774F"/>
    <w:rsid w:val="00541CB5"/>
    <w:rsid w:val="00542CBC"/>
    <w:rsid w:val="005430F1"/>
    <w:rsid w:val="00543480"/>
    <w:rsid w:val="00544BC8"/>
    <w:rsid w:val="0054648D"/>
    <w:rsid w:val="00546798"/>
    <w:rsid w:val="00550549"/>
    <w:rsid w:val="00551497"/>
    <w:rsid w:val="00551728"/>
    <w:rsid w:val="00551FE7"/>
    <w:rsid w:val="005525C3"/>
    <w:rsid w:val="0055673C"/>
    <w:rsid w:val="00557619"/>
    <w:rsid w:val="00557CB7"/>
    <w:rsid w:val="00557DFF"/>
    <w:rsid w:val="00560409"/>
    <w:rsid w:val="00563D1E"/>
    <w:rsid w:val="0056767C"/>
    <w:rsid w:val="00567724"/>
    <w:rsid w:val="00570DC1"/>
    <w:rsid w:val="0057147C"/>
    <w:rsid w:val="0057202B"/>
    <w:rsid w:val="005721E8"/>
    <w:rsid w:val="005760B6"/>
    <w:rsid w:val="0058017C"/>
    <w:rsid w:val="0058151C"/>
    <w:rsid w:val="00582560"/>
    <w:rsid w:val="0058320D"/>
    <w:rsid w:val="005840F8"/>
    <w:rsid w:val="00586F0C"/>
    <w:rsid w:val="00590147"/>
    <w:rsid w:val="00590EFC"/>
    <w:rsid w:val="005912DD"/>
    <w:rsid w:val="005942DB"/>
    <w:rsid w:val="005965F2"/>
    <w:rsid w:val="00597052"/>
    <w:rsid w:val="00597C1C"/>
    <w:rsid w:val="005A1036"/>
    <w:rsid w:val="005A1D06"/>
    <w:rsid w:val="005A1E95"/>
    <w:rsid w:val="005A3F06"/>
    <w:rsid w:val="005A3F51"/>
    <w:rsid w:val="005A4381"/>
    <w:rsid w:val="005A48A3"/>
    <w:rsid w:val="005A5561"/>
    <w:rsid w:val="005A695D"/>
    <w:rsid w:val="005A7ADD"/>
    <w:rsid w:val="005B1283"/>
    <w:rsid w:val="005B1975"/>
    <w:rsid w:val="005B1C53"/>
    <w:rsid w:val="005B1F05"/>
    <w:rsid w:val="005B32B2"/>
    <w:rsid w:val="005B4602"/>
    <w:rsid w:val="005B46BE"/>
    <w:rsid w:val="005B46E6"/>
    <w:rsid w:val="005B7EEC"/>
    <w:rsid w:val="005C0CEB"/>
    <w:rsid w:val="005C0D31"/>
    <w:rsid w:val="005C1C9F"/>
    <w:rsid w:val="005C2A40"/>
    <w:rsid w:val="005C4177"/>
    <w:rsid w:val="005C5501"/>
    <w:rsid w:val="005C5F88"/>
    <w:rsid w:val="005C6309"/>
    <w:rsid w:val="005C6452"/>
    <w:rsid w:val="005C7090"/>
    <w:rsid w:val="005D22B6"/>
    <w:rsid w:val="005D360D"/>
    <w:rsid w:val="005D406E"/>
    <w:rsid w:val="005D4102"/>
    <w:rsid w:val="005D4DFE"/>
    <w:rsid w:val="005D52DA"/>
    <w:rsid w:val="005D5A6D"/>
    <w:rsid w:val="005D5D5F"/>
    <w:rsid w:val="005D5F97"/>
    <w:rsid w:val="005D6875"/>
    <w:rsid w:val="005D6EF1"/>
    <w:rsid w:val="005D742A"/>
    <w:rsid w:val="005D76F7"/>
    <w:rsid w:val="005E15B3"/>
    <w:rsid w:val="005E22E6"/>
    <w:rsid w:val="005E28C0"/>
    <w:rsid w:val="005E33A8"/>
    <w:rsid w:val="005E35CF"/>
    <w:rsid w:val="005E3F80"/>
    <w:rsid w:val="005E4D80"/>
    <w:rsid w:val="005E5375"/>
    <w:rsid w:val="005E6B1A"/>
    <w:rsid w:val="005E6DD9"/>
    <w:rsid w:val="005F0282"/>
    <w:rsid w:val="005F05F1"/>
    <w:rsid w:val="005F1C76"/>
    <w:rsid w:val="005F290F"/>
    <w:rsid w:val="005F30E4"/>
    <w:rsid w:val="005F3A1B"/>
    <w:rsid w:val="005F3B63"/>
    <w:rsid w:val="005F4090"/>
    <w:rsid w:val="005F5BDD"/>
    <w:rsid w:val="005F5D2F"/>
    <w:rsid w:val="005F66B7"/>
    <w:rsid w:val="00600660"/>
    <w:rsid w:val="00601387"/>
    <w:rsid w:val="00601AB3"/>
    <w:rsid w:val="00602BE1"/>
    <w:rsid w:val="006059B8"/>
    <w:rsid w:val="006063E9"/>
    <w:rsid w:val="00606481"/>
    <w:rsid w:val="00611BE9"/>
    <w:rsid w:val="00613054"/>
    <w:rsid w:val="00613A24"/>
    <w:rsid w:val="00613BF5"/>
    <w:rsid w:val="006144D0"/>
    <w:rsid w:val="006147B5"/>
    <w:rsid w:val="00614CB6"/>
    <w:rsid w:val="00615D2F"/>
    <w:rsid w:val="00623A0C"/>
    <w:rsid w:val="00624665"/>
    <w:rsid w:val="00626720"/>
    <w:rsid w:val="00627C53"/>
    <w:rsid w:val="00627D0C"/>
    <w:rsid w:val="006303EA"/>
    <w:rsid w:val="006339AC"/>
    <w:rsid w:val="00635F82"/>
    <w:rsid w:val="0064018F"/>
    <w:rsid w:val="00641E6C"/>
    <w:rsid w:val="006429DE"/>
    <w:rsid w:val="00643765"/>
    <w:rsid w:val="0064391B"/>
    <w:rsid w:val="006441C1"/>
    <w:rsid w:val="006458EB"/>
    <w:rsid w:val="00646776"/>
    <w:rsid w:val="00646C44"/>
    <w:rsid w:val="00650308"/>
    <w:rsid w:val="00650A94"/>
    <w:rsid w:val="0065143E"/>
    <w:rsid w:val="006525D2"/>
    <w:rsid w:val="0065263B"/>
    <w:rsid w:val="0065293C"/>
    <w:rsid w:val="00660501"/>
    <w:rsid w:val="00660C3D"/>
    <w:rsid w:val="00663109"/>
    <w:rsid w:val="00663A23"/>
    <w:rsid w:val="0066585F"/>
    <w:rsid w:val="00666880"/>
    <w:rsid w:val="00670130"/>
    <w:rsid w:val="00670168"/>
    <w:rsid w:val="00670809"/>
    <w:rsid w:val="006749C4"/>
    <w:rsid w:val="006749F2"/>
    <w:rsid w:val="00674DB7"/>
    <w:rsid w:val="006770D8"/>
    <w:rsid w:val="00677AF1"/>
    <w:rsid w:val="006800DC"/>
    <w:rsid w:val="00681C94"/>
    <w:rsid w:val="006826C8"/>
    <w:rsid w:val="0068337D"/>
    <w:rsid w:val="00683490"/>
    <w:rsid w:val="00685356"/>
    <w:rsid w:val="00690815"/>
    <w:rsid w:val="006928B0"/>
    <w:rsid w:val="00692D43"/>
    <w:rsid w:val="006935D9"/>
    <w:rsid w:val="00693CE0"/>
    <w:rsid w:val="00695A65"/>
    <w:rsid w:val="006962DB"/>
    <w:rsid w:val="00696902"/>
    <w:rsid w:val="00696EEC"/>
    <w:rsid w:val="006A0B65"/>
    <w:rsid w:val="006A421B"/>
    <w:rsid w:val="006A5E8F"/>
    <w:rsid w:val="006A631A"/>
    <w:rsid w:val="006B08EF"/>
    <w:rsid w:val="006B0D9B"/>
    <w:rsid w:val="006B24CB"/>
    <w:rsid w:val="006B3907"/>
    <w:rsid w:val="006B3BE6"/>
    <w:rsid w:val="006B4219"/>
    <w:rsid w:val="006B433F"/>
    <w:rsid w:val="006B4453"/>
    <w:rsid w:val="006B47F1"/>
    <w:rsid w:val="006B5647"/>
    <w:rsid w:val="006B73AE"/>
    <w:rsid w:val="006C0387"/>
    <w:rsid w:val="006C052E"/>
    <w:rsid w:val="006C74FA"/>
    <w:rsid w:val="006C7532"/>
    <w:rsid w:val="006C7A4B"/>
    <w:rsid w:val="006D1AAE"/>
    <w:rsid w:val="006D268C"/>
    <w:rsid w:val="006D3EFE"/>
    <w:rsid w:val="006D4BD4"/>
    <w:rsid w:val="006D5DDF"/>
    <w:rsid w:val="006D68C4"/>
    <w:rsid w:val="006D754C"/>
    <w:rsid w:val="006D7C4F"/>
    <w:rsid w:val="006D7E81"/>
    <w:rsid w:val="006E3A11"/>
    <w:rsid w:val="006E41A7"/>
    <w:rsid w:val="006F0188"/>
    <w:rsid w:val="006F0208"/>
    <w:rsid w:val="006F2024"/>
    <w:rsid w:val="006F2DCB"/>
    <w:rsid w:val="006F3C18"/>
    <w:rsid w:val="006F525F"/>
    <w:rsid w:val="006F7EFE"/>
    <w:rsid w:val="006F7F2B"/>
    <w:rsid w:val="00701008"/>
    <w:rsid w:val="007011EF"/>
    <w:rsid w:val="00701312"/>
    <w:rsid w:val="00703144"/>
    <w:rsid w:val="00704033"/>
    <w:rsid w:val="00704946"/>
    <w:rsid w:val="007067EA"/>
    <w:rsid w:val="00707B3F"/>
    <w:rsid w:val="00707BAD"/>
    <w:rsid w:val="007121A6"/>
    <w:rsid w:val="00712EC7"/>
    <w:rsid w:val="00713EBD"/>
    <w:rsid w:val="00720813"/>
    <w:rsid w:val="00720F08"/>
    <w:rsid w:val="00721BC5"/>
    <w:rsid w:val="007243DE"/>
    <w:rsid w:val="00726953"/>
    <w:rsid w:val="00726C16"/>
    <w:rsid w:val="007278BB"/>
    <w:rsid w:val="007302DF"/>
    <w:rsid w:val="0073032A"/>
    <w:rsid w:val="007331FA"/>
    <w:rsid w:val="007332F2"/>
    <w:rsid w:val="007365BE"/>
    <w:rsid w:val="00736890"/>
    <w:rsid w:val="00737123"/>
    <w:rsid w:val="00740721"/>
    <w:rsid w:val="00743A31"/>
    <w:rsid w:val="00744CE2"/>
    <w:rsid w:val="00750423"/>
    <w:rsid w:val="00750806"/>
    <w:rsid w:val="00750C3F"/>
    <w:rsid w:val="00751039"/>
    <w:rsid w:val="007510AE"/>
    <w:rsid w:val="00751129"/>
    <w:rsid w:val="007512AE"/>
    <w:rsid w:val="0075164A"/>
    <w:rsid w:val="00754317"/>
    <w:rsid w:val="0075437B"/>
    <w:rsid w:val="00754CBE"/>
    <w:rsid w:val="00755359"/>
    <w:rsid w:val="007560F9"/>
    <w:rsid w:val="0075666B"/>
    <w:rsid w:val="00756A4A"/>
    <w:rsid w:val="00756D9D"/>
    <w:rsid w:val="00757379"/>
    <w:rsid w:val="0075766A"/>
    <w:rsid w:val="00761806"/>
    <w:rsid w:val="00761897"/>
    <w:rsid w:val="00761898"/>
    <w:rsid w:val="007620B9"/>
    <w:rsid w:val="00762948"/>
    <w:rsid w:val="0076388F"/>
    <w:rsid w:val="007647BC"/>
    <w:rsid w:val="00764DE3"/>
    <w:rsid w:val="007652D7"/>
    <w:rsid w:val="0076591E"/>
    <w:rsid w:val="00765F57"/>
    <w:rsid w:val="007667A2"/>
    <w:rsid w:val="00766B4F"/>
    <w:rsid w:val="0077266B"/>
    <w:rsid w:val="0077323E"/>
    <w:rsid w:val="00776330"/>
    <w:rsid w:val="00776F79"/>
    <w:rsid w:val="00777103"/>
    <w:rsid w:val="00777FFE"/>
    <w:rsid w:val="007814AE"/>
    <w:rsid w:val="00781A4F"/>
    <w:rsid w:val="00781A95"/>
    <w:rsid w:val="007838DA"/>
    <w:rsid w:val="0078431F"/>
    <w:rsid w:val="00785381"/>
    <w:rsid w:val="007865FB"/>
    <w:rsid w:val="00787581"/>
    <w:rsid w:val="00787703"/>
    <w:rsid w:val="007915B0"/>
    <w:rsid w:val="007920EE"/>
    <w:rsid w:val="00793D39"/>
    <w:rsid w:val="00793DB7"/>
    <w:rsid w:val="00793EB8"/>
    <w:rsid w:val="007947BF"/>
    <w:rsid w:val="007951F4"/>
    <w:rsid w:val="00795AE8"/>
    <w:rsid w:val="00796F27"/>
    <w:rsid w:val="007974AE"/>
    <w:rsid w:val="007A03E5"/>
    <w:rsid w:val="007A126D"/>
    <w:rsid w:val="007A216C"/>
    <w:rsid w:val="007A4243"/>
    <w:rsid w:val="007B0B68"/>
    <w:rsid w:val="007B1277"/>
    <w:rsid w:val="007B233A"/>
    <w:rsid w:val="007B3CAD"/>
    <w:rsid w:val="007B41F4"/>
    <w:rsid w:val="007B433C"/>
    <w:rsid w:val="007B45FC"/>
    <w:rsid w:val="007B5A83"/>
    <w:rsid w:val="007B5DCF"/>
    <w:rsid w:val="007B61C6"/>
    <w:rsid w:val="007B698F"/>
    <w:rsid w:val="007B6A81"/>
    <w:rsid w:val="007B6B72"/>
    <w:rsid w:val="007B7E1E"/>
    <w:rsid w:val="007C204F"/>
    <w:rsid w:val="007C3BBF"/>
    <w:rsid w:val="007C3CEA"/>
    <w:rsid w:val="007C5A68"/>
    <w:rsid w:val="007C74EA"/>
    <w:rsid w:val="007C77F6"/>
    <w:rsid w:val="007D0272"/>
    <w:rsid w:val="007D1B55"/>
    <w:rsid w:val="007D1CFE"/>
    <w:rsid w:val="007D1FC1"/>
    <w:rsid w:val="007D2BAD"/>
    <w:rsid w:val="007D405E"/>
    <w:rsid w:val="007D6087"/>
    <w:rsid w:val="007E04B9"/>
    <w:rsid w:val="007E0EBA"/>
    <w:rsid w:val="007E1872"/>
    <w:rsid w:val="007E3457"/>
    <w:rsid w:val="007E37A4"/>
    <w:rsid w:val="007E4732"/>
    <w:rsid w:val="007E77E2"/>
    <w:rsid w:val="007F0D7F"/>
    <w:rsid w:val="007F13E2"/>
    <w:rsid w:val="007F2601"/>
    <w:rsid w:val="007F32A3"/>
    <w:rsid w:val="007F49D9"/>
    <w:rsid w:val="007F6C66"/>
    <w:rsid w:val="007F6D0A"/>
    <w:rsid w:val="007F7133"/>
    <w:rsid w:val="007F72E3"/>
    <w:rsid w:val="00801D27"/>
    <w:rsid w:val="00802771"/>
    <w:rsid w:val="00802E1E"/>
    <w:rsid w:val="00803E43"/>
    <w:rsid w:val="00805756"/>
    <w:rsid w:val="0080616E"/>
    <w:rsid w:val="00806621"/>
    <w:rsid w:val="00810159"/>
    <w:rsid w:val="00810EF0"/>
    <w:rsid w:val="008115D7"/>
    <w:rsid w:val="00811637"/>
    <w:rsid w:val="008128E7"/>
    <w:rsid w:val="00812E2B"/>
    <w:rsid w:val="008137FA"/>
    <w:rsid w:val="008155E8"/>
    <w:rsid w:val="008165BC"/>
    <w:rsid w:val="0081726F"/>
    <w:rsid w:val="008174A5"/>
    <w:rsid w:val="00820BDC"/>
    <w:rsid w:val="008219AE"/>
    <w:rsid w:val="008226CA"/>
    <w:rsid w:val="0082287A"/>
    <w:rsid w:val="00830A8C"/>
    <w:rsid w:val="00832AB7"/>
    <w:rsid w:val="008346FD"/>
    <w:rsid w:val="008357E7"/>
    <w:rsid w:val="00836E48"/>
    <w:rsid w:val="00837B34"/>
    <w:rsid w:val="00841F74"/>
    <w:rsid w:val="00842502"/>
    <w:rsid w:val="008427B3"/>
    <w:rsid w:val="00842DB2"/>
    <w:rsid w:val="00842F7D"/>
    <w:rsid w:val="008432D6"/>
    <w:rsid w:val="00844FDB"/>
    <w:rsid w:val="00845026"/>
    <w:rsid w:val="00846AA0"/>
    <w:rsid w:val="00847F28"/>
    <w:rsid w:val="00855A0E"/>
    <w:rsid w:val="0085619D"/>
    <w:rsid w:val="0085641E"/>
    <w:rsid w:val="0085648E"/>
    <w:rsid w:val="00857A63"/>
    <w:rsid w:val="00857BCF"/>
    <w:rsid w:val="008602E3"/>
    <w:rsid w:val="00861146"/>
    <w:rsid w:val="00861F9B"/>
    <w:rsid w:val="008625AF"/>
    <w:rsid w:val="00863E6F"/>
    <w:rsid w:val="00864233"/>
    <w:rsid w:val="00864FF9"/>
    <w:rsid w:val="00865834"/>
    <w:rsid w:val="00865C7F"/>
    <w:rsid w:val="00867A05"/>
    <w:rsid w:val="00872D3C"/>
    <w:rsid w:val="00873AB4"/>
    <w:rsid w:val="00873C67"/>
    <w:rsid w:val="0087406E"/>
    <w:rsid w:val="0087508E"/>
    <w:rsid w:val="0088059E"/>
    <w:rsid w:val="00885719"/>
    <w:rsid w:val="008859AC"/>
    <w:rsid w:val="0088600E"/>
    <w:rsid w:val="00886FA3"/>
    <w:rsid w:val="008871B6"/>
    <w:rsid w:val="00887FDC"/>
    <w:rsid w:val="008906E3"/>
    <w:rsid w:val="008937F1"/>
    <w:rsid w:val="008950AF"/>
    <w:rsid w:val="008950BF"/>
    <w:rsid w:val="00895B32"/>
    <w:rsid w:val="008A0BCD"/>
    <w:rsid w:val="008A28AF"/>
    <w:rsid w:val="008A3B21"/>
    <w:rsid w:val="008A46BD"/>
    <w:rsid w:val="008A6AB7"/>
    <w:rsid w:val="008A6E50"/>
    <w:rsid w:val="008B0F61"/>
    <w:rsid w:val="008B2527"/>
    <w:rsid w:val="008B37C6"/>
    <w:rsid w:val="008B3F30"/>
    <w:rsid w:val="008B4BE9"/>
    <w:rsid w:val="008B4C81"/>
    <w:rsid w:val="008B5810"/>
    <w:rsid w:val="008B601C"/>
    <w:rsid w:val="008B62C2"/>
    <w:rsid w:val="008B7A6E"/>
    <w:rsid w:val="008C08C5"/>
    <w:rsid w:val="008C0C85"/>
    <w:rsid w:val="008C1E69"/>
    <w:rsid w:val="008C3971"/>
    <w:rsid w:val="008C3C61"/>
    <w:rsid w:val="008C5B4D"/>
    <w:rsid w:val="008C7270"/>
    <w:rsid w:val="008C72DA"/>
    <w:rsid w:val="008C7582"/>
    <w:rsid w:val="008D0F0C"/>
    <w:rsid w:val="008D1205"/>
    <w:rsid w:val="008D1383"/>
    <w:rsid w:val="008D1543"/>
    <w:rsid w:val="008D1888"/>
    <w:rsid w:val="008D3378"/>
    <w:rsid w:val="008D40C9"/>
    <w:rsid w:val="008D5D01"/>
    <w:rsid w:val="008D7872"/>
    <w:rsid w:val="008D7BCE"/>
    <w:rsid w:val="008D7EA9"/>
    <w:rsid w:val="008E2B0C"/>
    <w:rsid w:val="008E5D50"/>
    <w:rsid w:val="008E5E3C"/>
    <w:rsid w:val="008E6130"/>
    <w:rsid w:val="008F28AD"/>
    <w:rsid w:val="008F5116"/>
    <w:rsid w:val="008F55B0"/>
    <w:rsid w:val="008F5C4C"/>
    <w:rsid w:val="008F7782"/>
    <w:rsid w:val="0090046D"/>
    <w:rsid w:val="00903497"/>
    <w:rsid w:val="00904183"/>
    <w:rsid w:val="00904682"/>
    <w:rsid w:val="009049E0"/>
    <w:rsid w:val="00905800"/>
    <w:rsid w:val="00906815"/>
    <w:rsid w:val="00907C88"/>
    <w:rsid w:val="00907DC1"/>
    <w:rsid w:val="00912286"/>
    <w:rsid w:val="00913DF7"/>
    <w:rsid w:val="00914045"/>
    <w:rsid w:val="00924433"/>
    <w:rsid w:val="009256FE"/>
    <w:rsid w:val="00930CF9"/>
    <w:rsid w:val="009317E6"/>
    <w:rsid w:val="00931CBF"/>
    <w:rsid w:val="0093322B"/>
    <w:rsid w:val="009374BF"/>
    <w:rsid w:val="00940689"/>
    <w:rsid w:val="009409C5"/>
    <w:rsid w:val="00941BDC"/>
    <w:rsid w:val="00941DA5"/>
    <w:rsid w:val="009443CB"/>
    <w:rsid w:val="0094620E"/>
    <w:rsid w:val="0094674C"/>
    <w:rsid w:val="00951C06"/>
    <w:rsid w:val="0095270B"/>
    <w:rsid w:val="00955C9C"/>
    <w:rsid w:val="00960E07"/>
    <w:rsid w:val="00961A9F"/>
    <w:rsid w:val="00962DCB"/>
    <w:rsid w:val="00963942"/>
    <w:rsid w:val="00964395"/>
    <w:rsid w:val="009643F1"/>
    <w:rsid w:val="00964A5C"/>
    <w:rsid w:val="0096593D"/>
    <w:rsid w:val="00966BBA"/>
    <w:rsid w:val="0096787B"/>
    <w:rsid w:val="00971445"/>
    <w:rsid w:val="009718FD"/>
    <w:rsid w:val="00971FDE"/>
    <w:rsid w:val="00972CB3"/>
    <w:rsid w:val="009740C1"/>
    <w:rsid w:val="0097533D"/>
    <w:rsid w:val="0098070A"/>
    <w:rsid w:val="00980A96"/>
    <w:rsid w:val="009810D7"/>
    <w:rsid w:val="009853A6"/>
    <w:rsid w:val="00986396"/>
    <w:rsid w:val="0098640A"/>
    <w:rsid w:val="009866DD"/>
    <w:rsid w:val="00987476"/>
    <w:rsid w:val="00987F9A"/>
    <w:rsid w:val="00991255"/>
    <w:rsid w:val="009918DD"/>
    <w:rsid w:val="0099271D"/>
    <w:rsid w:val="00995397"/>
    <w:rsid w:val="009958BB"/>
    <w:rsid w:val="009A2597"/>
    <w:rsid w:val="009A51F0"/>
    <w:rsid w:val="009A66A2"/>
    <w:rsid w:val="009A7D9F"/>
    <w:rsid w:val="009B0674"/>
    <w:rsid w:val="009B19E4"/>
    <w:rsid w:val="009B1CD8"/>
    <w:rsid w:val="009B2FAC"/>
    <w:rsid w:val="009B50B8"/>
    <w:rsid w:val="009B5401"/>
    <w:rsid w:val="009B5CC5"/>
    <w:rsid w:val="009B6A56"/>
    <w:rsid w:val="009B7535"/>
    <w:rsid w:val="009C29B2"/>
    <w:rsid w:val="009C796C"/>
    <w:rsid w:val="009C7A13"/>
    <w:rsid w:val="009D012F"/>
    <w:rsid w:val="009D03AE"/>
    <w:rsid w:val="009D1BEC"/>
    <w:rsid w:val="009D46A3"/>
    <w:rsid w:val="009D5EAC"/>
    <w:rsid w:val="009E0369"/>
    <w:rsid w:val="009E2513"/>
    <w:rsid w:val="009E331B"/>
    <w:rsid w:val="009E3CC0"/>
    <w:rsid w:val="009E3F49"/>
    <w:rsid w:val="009E400E"/>
    <w:rsid w:val="009E58D4"/>
    <w:rsid w:val="009E5C8A"/>
    <w:rsid w:val="009E7165"/>
    <w:rsid w:val="009F0279"/>
    <w:rsid w:val="009F0CFD"/>
    <w:rsid w:val="009F1C89"/>
    <w:rsid w:val="009F2456"/>
    <w:rsid w:val="009F3D42"/>
    <w:rsid w:val="009F45B6"/>
    <w:rsid w:val="009F5AFC"/>
    <w:rsid w:val="009F6D68"/>
    <w:rsid w:val="00A01634"/>
    <w:rsid w:val="00A02412"/>
    <w:rsid w:val="00A0247A"/>
    <w:rsid w:val="00A032D4"/>
    <w:rsid w:val="00A0369D"/>
    <w:rsid w:val="00A03913"/>
    <w:rsid w:val="00A05FCC"/>
    <w:rsid w:val="00A11080"/>
    <w:rsid w:val="00A1164A"/>
    <w:rsid w:val="00A12390"/>
    <w:rsid w:val="00A123F4"/>
    <w:rsid w:val="00A136B2"/>
    <w:rsid w:val="00A1517B"/>
    <w:rsid w:val="00A16C23"/>
    <w:rsid w:val="00A16CD8"/>
    <w:rsid w:val="00A207E8"/>
    <w:rsid w:val="00A21290"/>
    <w:rsid w:val="00A212E5"/>
    <w:rsid w:val="00A227F6"/>
    <w:rsid w:val="00A232EB"/>
    <w:rsid w:val="00A23D97"/>
    <w:rsid w:val="00A25FA3"/>
    <w:rsid w:val="00A26587"/>
    <w:rsid w:val="00A27086"/>
    <w:rsid w:val="00A30CF4"/>
    <w:rsid w:val="00A3201C"/>
    <w:rsid w:val="00A34044"/>
    <w:rsid w:val="00A342E8"/>
    <w:rsid w:val="00A34C14"/>
    <w:rsid w:val="00A410C8"/>
    <w:rsid w:val="00A425A2"/>
    <w:rsid w:val="00A52234"/>
    <w:rsid w:val="00A522B4"/>
    <w:rsid w:val="00A550B8"/>
    <w:rsid w:val="00A55B72"/>
    <w:rsid w:val="00A63225"/>
    <w:rsid w:val="00A6407B"/>
    <w:rsid w:val="00A643A7"/>
    <w:rsid w:val="00A66993"/>
    <w:rsid w:val="00A67216"/>
    <w:rsid w:val="00A67C7A"/>
    <w:rsid w:val="00A7082D"/>
    <w:rsid w:val="00A70B7E"/>
    <w:rsid w:val="00A70D79"/>
    <w:rsid w:val="00A71290"/>
    <w:rsid w:val="00A717CD"/>
    <w:rsid w:val="00A71C2E"/>
    <w:rsid w:val="00A7206F"/>
    <w:rsid w:val="00A72856"/>
    <w:rsid w:val="00A72BFF"/>
    <w:rsid w:val="00A73B04"/>
    <w:rsid w:val="00A73B4B"/>
    <w:rsid w:val="00A76748"/>
    <w:rsid w:val="00A76E5E"/>
    <w:rsid w:val="00A770B5"/>
    <w:rsid w:val="00A77B2C"/>
    <w:rsid w:val="00A81561"/>
    <w:rsid w:val="00A818DE"/>
    <w:rsid w:val="00A824A5"/>
    <w:rsid w:val="00A83328"/>
    <w:rsid w:val="00A8360D"/>
    <w:rsid w:val="00A839C4"/>
    <w:rsid w:val="00A84D8D"/>
    <w:rsid w:val="00A85503"/>
    <w:rsid w:val="00A85B73"/>
    <w:rsid w:val="00A8617F"/>
    <w:rsid w:val="00A86E5D"/>
    <w:rsid w:val="00A87317"/>
    <w:rsid w:val="00A905C1"/>
    <w:rsid w:val="00A909DC"/>
    <w:rsid w:val="00A90DE1"/>
    <w:rsid w:val="00A934D7"/>
    <w:rsid w:val="00A95689"/>
    <w:rsid w:val="00A967DB"/>
    <w:rsid w:val="00A9718C"/>
    <w:rsid w:val="00AA15F8"/>
    <w:rsid w:val="00AA1A12"/>
    <w:rsid w:val="00AA3682"/>
    <w:rsid w:val="00AA3941"/>
    <w:rsid w:val="00AA7679"/>
    <w:rsid w:val="00AB0DAC"/>
    <w:rsid w:val="00AB2BA4"/>
    <w:rsid w:val="00AB3104"/>
    <w:rsid w:val="00AB33DF"/>
    <w:rsid w:val="00AB3958"/>
    <w:rsid w:val="00AB4920"/>
    <w:rsid w:val="00AB623D"/>
    <w:rsid w:val="00AC40C5"/>
    <w:rsid w:val="00AC4228"/>
    <w:rsid w:val="00AC4441"/>
    <w:rsid w:val="00AC4617"/>
    <w:rsid w:val="00AC4BEB"/>
    <w:rsid w:val="00AC5C60"/>
    <w:rsid w:val="00AC5E47"/>
    <w:rsid w:val="00AC721E"/>
    <w:rsid w:val="00AC7AB0"/>
    <w:rsid w:val="00AC7FBA"/>
    <w:rsid w:val="00AD16E6"/>
    <w:rsid w:val="00AD1D85"/>
    <w:rsid w:val="00AD4289"/>
    <w:rsid w:val="00AD4DE8"/>
    <w:rsid w:val="00AD7EB3"/>
    <w:rsid w:val="00AE37D6"/>
    <w:rsid w:val="00AE39F3"/>
    <w:rsid w:val="00AE45D9"/>
    <w:rsid w:val="00AE5703"/>
    <w:rsid w:val="00AE7F9D"/>
    <w:rsid w:val="00AF1134"/>
    <w:rsid w:val="00AF1329"/>
    <w:rsid w:val="00AF1915"/>
    <w:rsid w:val="00AF2725"/>
    <w:rsid w:val="00AF2841"/>
    <w:rsid w:val="00AF32D6"/>
    <w:rsid w:val="00AF4191"/>
    <w:rsid w:val="00AF50B4"/>
    <w:rsid w:val="00AF7584"/>
    <w:rsid w:val="00B008C0"/>
    <w:rsid w:val="00B020F7"/>
    <w:rsid w:val="00B0228F"/>
    <w:rsid w:val="00B026AA"/>
    <w:rsid w:val="00B05473"/>
    <w:rsid w:val="00B05F7C"/>
    <w:rsid w:val="00B067D5"/>
    <w:rsid w:val="00B073A3"/>
    <w:rsid w:val="00B0784A"/>
    <w:rsid w:val="00B07EEE"/>
    <w:rsid w:val="00B12014"/>
    <w:rsid w:val="00B14C14"/>
    <w:rsid w:val="00B14E35"/>
    <w:rsid w:val="00B162D3"/>
    <w:rsid w:val="00B166A3"/>
    <w:rsid w:val="00B16B04"/>
    <w:rsid w:val="00B206CC"/>
    <w:rsid w:val="00B23675"/>
    <w:rsid w:val="00B27C2B"/>
    <w:rsid w:val="00B3281F"/>
    <w:rsid w:val="00B32FAC"/>
    <w:rsid w:val="00B33F42"/>
    <w:rsid w:val="00B35FEE"/>
    <w:rsid w:val="00B36DFC"/>
    <w:rsid w:val="00B377BE"/>
    <w:rsid w:val="00B41FC0"/>
    <w:rsid w:val="00B4281E"/>
    <w:rsid w:val="00B44D4A"/>
    <w:rsid w:val="00B45255"/>
    <w:rsid w:val="00B45ECF"/>
    <w:rsid w:val="00B4768D"/>
    <w:rsid w:val="00B5018E"/>
    <w:rsid w:val="00B5077A"/>
    <w:rsid w:val="00B51C18"/>
    <w:rsid w:val="00B53FC7"/>
    <w:rsid w:val="00B56AEB"/>
    <w:rsid w:val="00B56EF6"/>
    <w:rsid w:val="00B60E1A"/>
    <w:rsid w:val="00B62B2D"/>
    <w:rsid w:val="00B62C33"/>
    <w:rsid w:val="00B63621"/>
    <w:rsid w:val="00B64369"/>
    <w:rsid w:val="00B64C0D"/>
    <w:rsid w:val="00B64FE4"/>
    <w:rsid w:val="00B65183"/>
    <w:rsid w:val="00B7050C"/>
    <w:rsid w:val="00B71F11"/>
    <w:rsid w:val="00B749DB"/>
    <w:rsid w:val="00B7652F"/>
    <w:rsid w:val="00B76A47"/>
    <w:rsid w:val="00B77179"/>
    <w:rsid w:val="00B7720D"/>
    <w:rsid w:val="00B80EB5"/>
    <w:rsid w:val="00B815CE"/>
    <w:rsid w:val="00B81E35"/>
    <w:rsid w:val="00B85C35"/>
    <w:rsid w:val="00B868B9"/>
    <w:rsid w:val="00B8784F"/>
    <w:rsid w:val="00B92E24"/>
    <w:rsid w:val="00B92F5B"/>
    <w:rsid w:val="00B93C19"/>
    <w:rsid w:val="00BA0466"/>
    <w:rsid w:val="00BA106A"/>
    <w:rsid w:val="00BA16E6"/>
    <w:rsid w:val="00BA2810"/>
    <w:rsid w:val="00BA4246"/>
    <w:rsid w:val="00BA7356"/>
    <w:rsid w:val="00BB4965"/>
    <w:rsid w:val="00BB5FE3"/>
    <w:rsid w:val="00BB60AF"/>
    <w:rsid w:val="00BC15AA"/>
    <w:rsid w:val="00BC2719"/>
    <w:rsid w:val="00BC27EC"/>
    <w:rsid w:val="00BC44E4"/>
    <w:rsid w:val="00BC4A59"/>
    <w:rsid w:val="00BC4C68"/>
    <w:rsid w:val="00BC52FC"/>
    <w:rsid w:val="00BC7B22"/>
    <w:rsid w:val="00BC7D00"/>
    <w:rsid w:val="00BD1130"/>
    <w:rsid w:val="00BD2FE7"/>
    <w:rsid w:val="00BD3327"/>
    <w:rsid w:val="00BD7E7D"/>
    <w:rsid w:val="00BE05E5"/>
    <w:rsid w:val="00BE3381"/>
    <w:rsid w:val="00BE3A85"/>
    <w:rsid w:val="00BE4051"/>
    <w:rsid w:val="00BE6683"/>
    <w:rsid w:val="00BF121B"/>
    <w:rsid w:val="00BF2E8F"/>
    <w:rsid w:val="00BF3AA6"/>
    <w:rsid w:val="00BF5334"/>
    <w:rsid w:val="00C005C0"/>
    <w:rsid w:val="00C02B5D"/>
    <w:rsid w:val="00C038D5"/>
    <w:rsid w:val="00C043CD"/>
    <w:rsid w:val="00C05150"/>
    <w:rsid w:val="00C0682E"/>
    <w:rsid w:val="00C078EF"/>
    <w:rsid w:val="00C10D7A"/>
    <w:rsid w:val="00C134B9"/>
    <w:rsid w:val="00C20740"/>
    <w:rsid w:val="00C21E46"/>
    <w:rsid w:val="00C22300"/>
    <w:rsid w:val="00C2325D"/>
    <w:rsid w:val="00C23F11"/>
    <w:rsid w:val="00C24819"/>
    <w:rsid w:val="00C252AB"/>
    <w:rsid w:val="00C25DE8"/>
    <w:rsid w:val="00C3017C"/>
    <w:rsid w:val="00C30E3C"/>
    <w:rsid w:val="00C31F23"/>
    <w:rsid w:val="00C34CA1"/>
    <w:rsid w:val="00C35411"/>
    <w:rsid w:val="00C363B4"/>
    <w:rsid w:val="00C43A33"/>
    <w:rsid w:val="00C4434B"/>
    <w:rsid w:val="00C4438A"/>
    <w:rsid w:val="00C44460"/>
    <w:rsid w:val="00C446B9"/>
    <w:rsid w:val="00C44966"/>
    <w:rsid w:val="00C469BF"/>
    <w:rsid w:val="00C4781F"/>
    <w:rsid w:val="00C479D7"/>
    <w:rsid w:val="00C5005A"/>
    <w:rsid w:val="00C517EA"/>
    <w:rsid w:val="00C54385"/>
    <w:rsid w:val="00C5441D"/>
    <w:rsid w:val="00C55140"/>
    <w:rsid w:val="00C57706"/>
    <w:rsid w:val="00C62C52"/>
    <w:rsid w:val="00C64DF3"/>
    <w:rsid w:val="00C65014"/>
    <w:rsid w:val="00C679CC"/>
    <w:rsid w:val="00C71270"/>
    <w:rsid w:val="00C71E02"/>
    <w:rsid w:val="00C7205A"/>
    <w:rsid w:val="00C73BC3"/>
    <w:rsid w:val="00C740C6"/>
    <w:rsid w:val="00C752C1"/>
    <w:rsid w:val="00C76296"/>
    <w:rsid w:val="00C8013A"/>
    <w:rsid w:val="00C80829"/>
    <w:rsid w:val="00C8370D"/>
    <w:rsid w:val="00C837D4"/>
    <w:rsid w:val="00C83D29"/>
    <w:rsid w:val="00C8421C"/>
    <w:rsid w:val="00C8521C"/>
    <w:rsid w:val="00C85413"/>
    <w:rsid w:val="00C90094"/>
    <w:rsid w:val="00C90185"/>
    <w:rsid w:val="00C9112C"/>
    <w:rsid w:val="00C9131A"/>
    <w:rsid w:val="00C9205C"/>
    <w:rsid w:val="00C943C2"/>
    <w:rsid w:val="00C958D7"/>
    <w:rsid w:val="00C95E8A"/>
    <w:rsid w:val="00C968F9"/>
    <w:rsid w:val="00C969A4"/>
    <w:rsid w:val="00CA0DF1"/>
    <w:rsid w:val="00CA1D56"/>
    <w:rsid w:val="00CA50A8"/>
    <w:rsid w:val="00CA5A1B"/>
    <w:rsid w:val="00CA689E"/>
    <w:rsid w:val="00CA6EAC"/>
    <w:rsid w:val="00CB3166"/>
    <w:rsid w:val="00CB3C39"/>
    <w:rsid w:val="00CB4D54"/>
    <w:rsid w:val="00CC0847"/>
    <w:rsid w:val="00CC09D6"/>
    <w:rsid w:val="00CC2BAF"/>
    <w:rsid w:val="00CC2C2E"/>
    <w:rsid w:val="00CC4650"/>
    <w:rsid w:val="00CC4C6B"/>
    <w:rsid w:val="00CC4E7D"/>
    <w:rsid w:val="00CC6327"/>
    <w:rsid w:val="00CD0717"/>
    <w:rsid w:val="00CD1DF7"/>
    <w:rsid w:val="00CD1EAE"/>
    <w:rsid w:val="00CD2AAA"/>
    <w:rsid w:val="00CD34B9"/>
    <w:rsid w:val="00CD542F"/>
    <w:rsid w:val="00CD64F6"/>
    <w:rsid w:val="00CD6F13"/>
    <w:rsid w:val="00CE0ACC"/>
    <w:rsid w:val="00CE1499"/>
    <w:rsid w:val="00CE16B0"/>
    <w:rsid w:val="00CE2F80"/>
    <w:rsid w:val="00CE4ED0"/>
    <w:rsid w:val="00CE56FE"/>
    <w:rsid w:val="00CE60C8"/>
    <w:rsid w:val="00CE7A30"/>
    <w:rsid w:val="00CF2BBE"/>
    <w:rsid w:val="00CF369E"/>
    <w:rsid w:val="00CF3869"/>
    <w:rsid w:val="00CF4D03"/>
    <w:rsid w:val="00CF5EE2"/>
    <w:rsid w:val="00CF6A1E"/>
    <w:rsid w:val="00D00EB7"/>
    <w:rsid w:val="00D02951"/>
    <w:rsid w:val="00D031F1"/>
    <w:rsid w:val="00D0351D"/>
    <w:rsid w:val="00D03B7C"/>
    <w:rsid w:val="00D05178"/>
    <w:rsid w:val="00D11D66"/>
    <w:rsid w:val="00D133DF"/>
    <w:rsid w:val="00D1422E"/>
    <w:rsid w:val="00D14998"/>
    <w:rsid w:val="00D14C99"/>
    <w:rsid w:val="00D15990"/>
    <w:rsid w:val="00D1751A"/>
    <w:rsid w:val="00D2007D"/>
    <w:rsid w:val="00D2301E"/>
    <w:rsid w:val="00D233CB"/>
    <w:rsid w:val="00D24DD8"/>
    <w:rsid w:val="00D25C8F"/>
    <w:rsid w:val="00D2640F"/>
    <w:rsid w:val="00D26505"/>
    <w:rsid w:val="00D27EEA"/>
    <w:rsid w:val="00D30813"/>
    <w:rsid w:val="00D3230D"/>
    <w:rsid w:val="00D323C6"/>
    <w:rsid w:val="00D32CB5"/>
    <w:rsid w:val="00D33617"/>
    <w:rsid w:val="00D33754"/>
    <w:rsid w:val="00D33A29"/>
    <w:rsid w:val="00D35A6D"/>
    <w:rsid w:val="00D35B45"/>
    <w:rsid w:val="00D36DA9"/>
    <w:rsid w:val="00D41377"/>
    <w:rsid w:val="00D41C18"/>
    <w:rsid w:val="00D420AA"/>
    <w:rsid w:val="00D425C5"/>
    <w:rsid w:val="00D4271D"/>
    <w:rsid w:val="00D428BD"/>
    <w:rsid w:val="00D4314B"/>
    <w:rsid w:val="00D439E4"/>
    <w:rsid w:val="00D4414A"/>
    <w:rsid w:val="00D4691F"/>
    <w:rsid w:val="00D46CC7"/>
    <w:rsid w:val="00D47622"/>
    <w:rsid w:val="00D47778"/>
    <w:rsid w:val="00D501E6"/>
    <w:rsid w:val="00D509FE"/>
    <w:rsid w:val="00D51BB1"/>
    <w:rsid w:val="00D527FF"/>
    <w:rsid w:val="00D53B42"/>
    <w:rsid w:val="00D5558A"/>
    <w:rsid w:val="00D56500"/>
    <w:rsid w:val="00D56AF4"/>
    <w:rsid w:val="00D57B0D"/>
    <w:rsid w:val="00D57BAA"/>
    <w:rsid w:val="00D62141"/>
    <w:rsid w:val="00D621CA"/>
    <w:rsid w:val="00D707F4"/>
    <w:rsid w:val="00D70D51"/>
    <w:rsid w:val="00D72181"/>
    <w:rsid w:val="00D72CBD"/>
    <w:rsid w:val="00D72EC7"/>
    <w:rsid w:val="00D7363A"/>
    <w:rsid w:val="00D74731"/>
    <w:rsid w:val="00D74EDC"/>
    <w:rsid w:val="00D75869"/>
    <w:rsid w:val="00D811EA"/>
    <w:rsid w:val="00D820FE"/>
    <w:rsid w:val="00D85587"/>
    <w:rsid w:val="00D86734"/>
    <w:rsid w:val="00D90245"/>
    <w:rsid w:val="00D906B4"/>
    <w:rsid w:val="00D90C25"/>
    <w:rsid w:val="00D916AA"/>
    <w:rsid w:val="00D9248A"/>
    <w:rsid w:val="00D92701"/>
    <w:rsid w:val="00D92D0A"/>
    <w:rsid w:val="00D93CDF"/>
    <w:rsid w:val="00D95946"/>
    <w:rsid w:val="00D9701F"/>
    <w:rsid w:val="00D97543"/>
    <w:rsid w:val="00D97BA1"/>
    <w:rsid w:val="00DA0188"/>
    <w:rsid w:val="00DA0516"/>
    <w:rsid w:val="00DA50CF"/>
    <w:rsid w:val="00DA553A"/>
    <w:rsid w:val="00DA5E7A"/>
    <w:rsid w:val="00DB004D"/>
    <w:rsid w:val="00DB141B"/>
    <w:rsid w:val="00DB1C05"/>
    <w:rsid w:val="00DB2533"/>
    <w:rsid w:val="00DB2A97"/>
    <w:rsid w:val="00DB4CD9"/>
    <w:rsid w:val="00DB66A9"/>
    <w:rsid w:val="00DB7BDE"/>
    <w:rsid w:val="00DC095D"/>
    <w:rsid w:val="00DC0A07"/>
    <w:rsid w:val="00DC323B"/>
    <w:rsid w:val="00DC40A4"/>
    <w:rsid w:val="00DC4F42"/>
    <w:rsid w:val="00DC6805"/>
    <w:rsid w:val="00DD1928"/>
    <w:rsid w:val="00DD1C9E"/>
    <w:rsid w:val="00DD5AC8"/>
    <w:rsid w:val="00DD661F"/>
    <w:rsid w:val="00DD6CA1"/>
    <w:rsid w:val="00DE0BA2"/>
    <w:rsid w:val="00DE19CF"/>
    <w:rsid w:val="00DE2400"/>
    <w:rsid w:val="00DE321B"/>
    <w:rsid w:val="00DE6595"/>
    <w:rsid w:val="00DF03FB"/>
    <w:rsid w:val="00DF0703"/>
    <w:rsid w:val="00DF1F5D"/>
    <w:rsid w:val="00DF38DB"/>
    <w:rsid w:val="00DF628A"/>
    <w:rsid w:val="00DF7F59"/>
    <w:rsid w:val="00E01BF4"/>
    <w:rsid w:val="00E02A54"/>
    <w:rsid w:val="00E03D78"/>
    <w:rsid w:val="00E056F8"/>
    <w:rsid w:val="00E0777D"/>
    <w:rsid w:val="00E1618A"/>
    <w:rsid w:val="00E205BE"/>
    <w:rsid w:val="00E21A07"/>
    <w:rsid w:val="00E21B08"/>
    <w:rsid w:val="00E240E4"/>
    <w:rsid w:val="00E24442"/>
    <w:rsid w:val="00E24493"/>
    <w:rsid w:val="00E25258"/>
    <w:rsid w:val="00E2599A"/>
    <w:rsid w:val="00E270F7"/>
    <w:rsid w:val="00E2718E"/>
    <w:rsid w:val="00E27D08"/>
    <w:rsid w:val="00E30B8A"/>
    <w:rsid w:val="00E30FD1"/>
    <w:rsid w:val="00E32791"/>
    <w:rsid w:val="00E33E1D"/>
    <w:rsid w:val="00E34143"/>
    <w:rsid w:val="00E35853"/>
    <w:rsid w:val="00E37E9E"/>
    <w:rsid w:val="00E410FC"/>
    <w:rsid w:val="00E42303"/>
    <w:rsid w:val="00E43642"/>
    <w:rsid w:val="00E46D39"/>
    <w:rsid w:val="00E511CE"/>
    <w:rsid w:val="00E51728"/>
    <w:rsid w:val="00E5286E"/>
    <w:rsid w:val="00E53283"/>
    <w:rsid w:val="00E5405C"/>
    <w:rsid w:val="00E60D6A"/>
    <w:rsid w:val="00E62AFC"/>
    <w:rsid w:val="00E62CF7"/>
    <w:rsid w:val="00E65DB3"/>
    <w:rsid w:val="00E67BDE"/>
    <w:rsid w:val="00E703B7"/>
    <w:rsid w:val="00E720D7"/>
    <w:rsid w:val="00E72801"/>
    <w:rsid w:val="00E72E2D"/>
    <w:rsid w:val="00E73A7C"/>
    <w:rsid w:val="00E75A0A"/>
    <w:rsid w:val="00E7686D"/>
    <w:rsid w:val="00E77698"/>
    <w:rsid w:val="00E81C3E"/>
    <w:rsid w:val="00E827D8"/>
    <w:rsid w:val="00E828F4"/>
    <w:rsid w:val="00E83A29"/>
    <w:rsid w:val="00E83B5C"/>
    <w:rsid w:val="00E84B8A"/>
    <w:rsid w:val="00E91290"/>
    <w:rsid w:val="00E9132B"/>
    <w:rsid w:val="00E922C0"/>
    <w:rsid w:val="00E93223"/>
    <w:rsid w:val="00E93339"/>
    <w:rsid w:val="00E93571"/>
    <w:rsid w:val="00E93860"/>
    <w:rsid w:val="00E942EF"/>
    <w:rsid w:val="00E94BEE"/>
    <w:rsid w:val="00E95F32"/>
    <w:rsid w:val="00E97B6B"/>
    <w:rsid w:val="00EA07CD"/>
    <w:rsid w:val="00EA1267"/>
    <w:rsid w:val="00EA4BB0"/>
    <w:rsid w:val="00EA4BD4"/>
    <w:rsid w:val="00EA4E3F"/>
    <w:rsid w:val="00EA6DAB"/>
    <w:rsid w:val="00EB00BE"/>
    <w:rsid w:val="00EB027A"/>
    <w:rsid w:val="00EB07A8"/>
    <w:rsid w:val="00EB21C8"/>
    <w:rsid w:val="00EB3BC6"/>
    <w:rsid w:val="00EB6D32"/>
    <w:rsid w:val="00EB7461"/>
    <w:rsid w:val="00EC07C9"/>
    <w:rsid w:val="00EC1C03"/>
    <w:rsid w:val="00EC2C65"/>
    <w:rsid w:val="00EC3DB8"/>
    <w:rsid w:val="00EC5AD6"/>
    <w:rsid w:val="00ED1811"/>
    <w:rsid w:val="00ED1E9F"/>
    <w:rsid w:val="00ED2A27"/>
    <w:rsid w:val="00ED3B11"/>
    <w:rsid w:val="00ED4D18"/>
    <w:rsid w:val="00ED741E"/>
    <w:rsid w:val="00EE0E5A"/>
    <w:rsid w:val="00EE1034"/>
    <w:rsid w:val="00EE2ADB"/>
    <w:rsid w:val="00EE3DEC"/>
    <w:rsid w:val="00EE5B81"/>
    <w:rsid w:val="00EE5F55"/>
    <w:rsid w:val="00EE5F88"/>
    <w:rsid w:val="00EE683D"/>
    <w:rsid w:val="00EF0227"/>
    <w:rsid w:val="00EF12B5"/>
    <w:rsid w:val="00EF3429"/>
    <w:rsid w:val="00EF40E7"/>
    <w:rsid w:val="00EF5CFD"/>
    <w:rsid w:val="00EF7688"/>
    <w:rsid w:val="00F00D47"/>
    <w:rsid w:val="00F013D3"/>
    <w:rsid w:val="00F0220A"/>
    <w:rsid w:val="00F03A2F"/>
    <w:rsid w:val="00F043DE"/>
    <w:rsid w:val="00F045C2"/>
    <w:rsid w:val="00F04EB2"/>
    <w:rsid w:val="00F0795E"/>
    <w:rsid w:val="00F11716"/>
    <w:rsid w:val="00F13517"/>
    <w:rsid w:val="00F13F7E"/>
    <w:rsid w:val="00F14300"/>
    <w:rsid w:val="00F150D1"/>
    <w:rsid w:val="00F16D38"/>
    <w:rsid w:val="00F17118"/>
    <w:rsid w:val="00F20CE1"/>
    <w:rsid w:val="00F20ED6"/>
    <w:rsid w:val="00F2223F"/>
    <w:rsid w:val="00F2274C"/>
    <w:rsid w:val="00F2407D"/>
    <w:rsid w:val="00F25060"/>
    <w:rsid w:val="00F251E5"/>
    <w:rsid w:val="00F25A61"/>
    <w:rsid w:val="00F26114"/>
    <w:rsid w:val="00F266CD"/>
    <w:rsid w:val="00F26E39"/>
    <w:rsid w:val="00F27E53"/>
    <w:rsid w:val="00F3203E"/>
    <w:rsid w:val="00F3287A"/>
    <w:rsid w:val="00F3512E"/>
    <w:rsid w:val="00F36094"/>
    <w:rsid w:val="00F408D8"/>
    <w:rsid w:val="00F40CC9"/>
    <w:rsid w:val="00F41388"/>
    <w:rsid w:val="00F44A2D"/>
    <w:rsid w:val="00F46466"/>
    <w:rsid w:val="00F469F7"/>
    <w:rsid w:val="00F474DC"/>
    <w:rsid w:val="00F503AB"/>
    <w:rsid w:val="00F505C7"/>
    <w:rsid w:val="00F54905"/>
    <w:rsid w:val="00F5519D"/>
    <w:rsid w:val="00F55C6E"/>
    <w:rsid w:val="00F55FB4"/>
    <w:rsid w:val="00F60049"/>
    <w:rsid w:val="00F61439"/>
    <w:rsid w:val="00F61732"/>
    <w:rsid w:val="00F6199B"/>
    <w:rsid w:val="00F61F65"/>
    <w:rsid w:val="00F62199"/>
    <w:rsid w:val="00F62649"/>
    <w:rsid w:val="00F62D62"/>
    <w:rsid w:val="00F645FD"/>
    <w:rsid w:val="00F64E1F"/>
    <w:rsid w:val="00F65079"/>
    <w:rsid w:val="00F664E2"/>
    <w:rsid w:val="00F67913"/>
    <w:rsid w:val="00F70EA8"/>
    <w:rsid w:val="00F714A9"/>
    <w:rsid w:val="00F73857"/>
    <w:rsid w:val="00F75F85"/>
    <w:rsid w:val="00F76CFF"/>
    <w:rsid w:val="00F77F5F"/>
    <w:rsid w:val="00F81687"/>
    <w:rsid w:val="00F81772"/>
    <w:rsid w:val="00F81E06"/>
    <w:rsid w:val="00F835A7"/>
    <w:rsid w:val="00F85C17"/>
    <w:rsid w:val="00F87679"/>
    <w:rsid w:val="00F8794D"/>
    <w:rsid w:val="00F87980"/>
    <w:rsid w:val="00F90C3D"/>
    <w:rsid w:val="00F90E71"/>
    <w:rsid w:val="00F956D2"/>
    <w:rsid w:val="00F976D8"/>
    <w:rsid w:val="00FA0E1D"/>
    <w:rsid w:val="00FA1117"/>
    <w:rsid w:val="00FA1540"/>
    <w:rsid w:val="00FA39BE"/>
    <w:rsid w:val="00FA3DDD"/>
    <w:rsid w:val="00FA5B08"/>
    <w:rsid w:val="00FA6176"/>
    <w:rsid w:val="00FA65E2"/>
    <w:rsid w:val="00FA789C"/>
    <w:rsid w:val="00FA79BC"/>
    <w:rsid w:val="00FB09F4"/>
    <w:rsid w:val="00FB18BC"/>
    <w:rsid w:val="00FB1DCF"/>
    <w:rsid w:val="00FB2A69"/>
    <w:rsid w:val="00FB529B"/>
    <w:rsid w:val="00FB54CD"/>
    <w:rsid w:val="00FB5515"/>
    <w:rsid w:val="00FB5C35"/>
    <w:rsid w:val="00FB7D8D"/>
    <w:rsid w:val="00FB7DF1"/>
    <w:rsid w:val="00FC34D4"/>
    <w:rsid w:val="00FC37BF"/>
    <w:rsid w:val="00FC63C8"/>
    <w:rsid w:val="00FC688A"/>
    <w:rsid w:val="00FD0E60"/>
    <w:rsid w:val="00FD1C8E"/>
    <w:rsid w:val="00FD1EC7"/>
    <w:rsid w:val="00FD2124"/>
    <w:rsid w:val="00FE0EF1"/>
    <w:rsid w:val="00FE198B"/>
    <w:rsid w:val="00FE4663"/>
    <w:rsid w:val="00FE5A5F"/>
    <w:rsid w:val="00FE6745"/>
    <w:rsid w:val="00FE738E"/>
    <w:rsid w:val="00FF08C5"/>
    <w:rsid w:val="00FF209B"/>
    <w:rsid w:val="00FF4656"/>
    <w:rsid w:val="00FF5E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Normal">
    <w:name w:val="Normal"/>
    <w:qFormat/>
    <w:rsid w:val="007302DF"/>
    <w:rPr>
      <w:sz w:val="24"/>
      <w:szCs w:val="24"/>
    </w:rPr>
  </w:style>
  <w:style w:type="paragraph" w:styleId="Heading1">
    <w:name w:val="heading 1"/>
    <w:aliases w:val="Заголовок  2-2"/>
    <w:basedOn w:val="Normal"/>
    <w:next w:val="Normal"/>
    <w:link w:val="Heading1Char"/>
    <w:uiPriority w:val="99"/>
    <w:qFormat/>
    <w:rsid w:val="006063E9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aliases w:val="Заголовок 15"/>
    <w:basedOn w:val="Normal"/>
    <w:next w:val="Normal"/>
    <w:link w:val="Heading2Char"/>
    <w:uiPriority w:val="99"/>
    <w:qFormat/>
    <w:rsid w:val="006063E9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9"/>
    <w:qFormat/>
    <w:rsid w:val="006063E9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9"/>
    <w:qFormat/>
    <w:rsid w:val="006063E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9"/>
    <w:qFormat/>
    <w:rsid w:val="006063E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9"/>
    <w:qFormat/>
    <w:rsid w:val="006063E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9"/>
    <w:qFormat/>
    <w:rsid w:val="006063E9"/>
    <w:pPr>
      <w:numPr>
        <w:ilvl w:val="6"/>
        <w:numId w:val="1"/>
      </w:numPr>
      <w:spacing w:before="240" w:after="60"/>
      <w:outlineLvl w:val="6"/>
    </w:pPr>
  </w:style>
  <w:style w:type="paragraph" w:styleId="Heading8">
    <w:name w:val="heading 8"/>
    <w:basedOn w:val="Normal"/>
    <w:next w:val="Normal"/>
    <w:link w:val="Heading8Char"/>
    <w:uiPriority w:val="99"/>
    <w:qFormat/>
    <w:rsid w:val="006063E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link w:val="Heading9Char"/>
    <w:uiPriority w:val="99"/>
    <w:qFormat/>
    <w:rsid w:val="006063E9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Заголовок  2-2 Char"/>
    <w:basedOn w:val="DefaultParagraphFont"/>
    <w:link w:val="Heading1"/>
    <w:uiPriority w:val="99"/>
    <w:locked/>
    <w:rsid w:val="00260147"/>
    <w:rPr>
      <w:rFonts w:ascii="Arial" w:hAnsi="Arial" w:cs="Arial"/>
      <w:b/>
      <w:bCs/>
      <w:kern w:val="32"/>
      <w:sz w:val="32"/>
      <w:szCs w:val="32"/>
      <w:lang w:val="ru-RU" w:eastAsia="ru-RU"/>
    </w:rPr>
  </w:style>
  <w:style w:type="character" w:customStyle="1" w:styleId="Heading2Char">
    <w:name w:val="Heading 2 Char"/>
    <w:aliases w:val="Заголовок 15 Char"/>
    <w:basedOn w:val="DefaultParagraphFont"/>
    <w:link w:val="Heading2"/>
    <w:uiPriority w:val="99"/>
    <w:locked/>
    <w:rsid w:val="00260147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260147"/>
    <w:rPr>
      <w:b/>
      <w:bCs/>
      <w:sz w:val="28"/>
      <w:szCs w:val="28"/>
      <w:lang w:val="ru-RU" w:eastAsia="ru-RU"/>
    </w:rPr>
  </w:style>
  <w:style w:type="character" w:customStyle="1" w:styleId="Heading5Char">
    <w:name w:val="Heading 5 Char"/>
    <w:basedOn w:val="DefaultParagraphFont"/>
    <w:link w:val="Heading5"/>
    <w:uiPriority w:val="99"/>
    <w:locked/>
    <w:rsid w:val="00260147"/>
    <w:rPr>
      <w:b/>
      <w:bCs/>
      <w:i/>
      <w:iCs/>
      <w:sz w:val="26"/>
      <w:szCs w:val="26"/>
      <w:lang w:val="ru-RU" w:eastAsia="ru-RU"/>
    </w:rPr>
  </w:style>
  <w:style w:type="character" w:customStyle="1" w:styleId="Heading6Char">
    <w:name w:val="Heading 6 Char"/>
    <w:basedOn w:val="DefaultParagraphFont"/>
    <w:link w:val="Heading6"/>
    <w:uiPriority w:val="99"/>
    <w:semiHidden/>
    <w:locked/>
    <w:rsid w:val="00E33E1D"/>
    <w:rPr>
      <w:rFonts w:ascii="Calibri" w:hAnsi="Calibri" w:cs="Calibri"/>
      <w:b/>
      <w:bCs/>
    </w:rPr>
  </w:style>
  <w:style w:type="character" w:customStyle="1" w:styleId="Heading7Char">
    <w:name w:val="Heading 7 Char"/>
    <w:basedOn w:val="DefaultParagraphFont"/>
    <w:link w:val="Heading7"/>
    <w:uiPriority w:val="99"/>
    <w:semiHidden/>
    <w:locked/>
    <w:rsid w:val="00E33E1D"/>
    <w:rPr>
      <w:rFonts w:ascii="Calibri" w:hAnsi="Calibri" w:cs="Calibr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9"/>
    <w:semiHidden/>
    <w:locked/>
    <w:rsid w:val="00E33E1D"/>
    <w:rPr>
      <w:rFonts w:ascii="Calibri" w:hAnsi="Calibri" w:cs="Calibr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9"/>
    <w:semiHidden/>
    <w:locked/>
    <w:rsid w:val="00E33E1D"/>
    <w:rPr>
      <w:rFonts w:ascii="Cambria" w:hAnsi="Cambria" w:cs="Cambria"/>
    </w:rPr>
  </w:style>
  <w:style w:type="paragraph" w:styleId="BalloonText">
    <w:name w:val="Balloon Text"/>
    <w:basedOn w:val="Normal"/>
    <w:link w:val="BalloonTextChar"/>
    <w:uiPriority w:val="99"/>
    <w:semiHidden/>
    <w:rsid w:val="0026014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paragraph" w:styleId="TOC4">
    <w:name w:val="toc 4"/>
    <w:basedOn w:val="Normal"/>
    <w:next w:val="Normal"/>
    <w:autoRedefine/>
    <w:uiPriority w:val="99"/>
    <w:semiHidden/>
    <w:rsid w:val="00260147"/>
    <w:rPr>
      <w:sz w:val="22"/>
      <w:szCs w:val="22"/>
    </w:rPr>
  </w:style>
  <w:style w:type="table" w:styleId="TableGrid">
    <w:name w:val="Table Grid"/>
    <w:basedOn w:val="TableNormal"/>
    <w:uiPriority w:val="99"/>
    <w:rsid w:val="006063E9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">
    <w:name w:val="Таблица"/>
    <w:basedOn w:val="Normal"/>
    <w:uiPriority w:val="99"/>
    <w:rsid w:val="006063E9"/>
    <w:pPr>
      <w:autoSpaceDE w:val="0"/>
      <w:autoSpaceDN w:val="0"/>
      <w:adjustRightInd w:val="0"/>
      <w:jc w:val="center"/>
    </w:pPr>
    <w:rPr>
      <w:color w:val="000000"/>
      <w:sz w:val="22"/>
      <w:szCs w:val="22"/>
    </w:rPr>
  </w:style>
  <w:style w:type="paragraph" w:customStyle="1" w:styleId="a0">
    <w:name w:val="Стиль Таблица + Синий"/>
    <w:basedOn w:val="a"/>
    <w:uiPriority w:val="99"/>
    <w:rsid w:val="006063E9"/>
    <w:rPr>
      <w:color w:val="0000FF"/>
    </w:rPr>
  </w:style>
  <w:style w:type="paragraph" w:styleId="TOC1">
    <w:name w:val="toc 1"/>
    <w:basedOn w:val="Normal"/>
    <w:next w:val="Normal"/>
    <w:autoRedefine/>
    <w:uiPriority w:val="99"/>
    <w:semiHidden/>
    <w:rsid w:val="00CD6F13"/>
    <w:pPr>
      <w:tabs>
        <w:tab w:val="left" w:pos="450"/>
        <w:tab w:val="right" w:leader="dot" w:pos="14220"/>
      </w:tabs>
      <w:overflowPunct w:val="0"/>
      <w:autoSpaceDE w:val="0"/>
      <w:autoSpaceDN w:val="0"/>
      <w:adjustRightInd w:val="0"/>
      <w:textAlignment w:val="baseline"/>
    </w:pPr>
  </w:style>
  <w:style w:type="paragraph" w:styleId="Header">
    <w:name w:val="header"/>
    <w:basedOn w:val="Normal"/>
    <w:link w:val="HeaderChar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E33E1D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E33E1D"/>
    <w:rPr>
      <w:sz w:val="24"/>
      <w:szCs w:val="24"/>
    </w:rPr>
  </w:style>
  <w:style w:type="character" w:styleId="Hyperlink">
    <w:name w:val="Hyperlink"/>
    <w:basedOn w:val="DefaultParagraphFont"/>
    <w:uiPriority w:val="99"/>
    <w:rsid w:val="00260147"/>
    <w:rPr>
      <w:color w:val="0000FF"/>
      <w:u w:val="single"/>
    </w:rPr>
  </w:style>
  <w:style w:type="paragraph" w:styleId="TOC2">
    <w:name w:val="toc 2"/>
    <w:basedOn w:val="Normal"/>
    <w:next w:val="Normal"/>
    <w:autoRedefine/>
    <w:uiPriority w:val="99"/>
    <w:semiHidden/>
    <w:rsid w:val="00CD6F13"/>
    <w:pPr>
      <w:tabs>
        <w:tab w:val="left" w:pos="660"/>
        <w:tab w:val="right" w:leader="dot" w:pos="14222"/>
      </w:tabs>
      <w:ind w:right="-10"/>
    </w:pPr>
  </w:style>
  <w:style w:type="paragraph" w:styleId="TOC3">
    <w:name w:val="toc 3"/>
    <w:basedOn w:val="Normal"/>
    <w:next w:val="Normal"/>
    <w:autoRedefine/>
    <w:uiPriority w:val="99"/>
    <w:semiHidden/>
    <w:rsid w:val="00260147"/>
  </w:style>
  <w:style w:type="paragraph" w:customStyle="1" w:styleId="paragraphleftindent">
    <w:name w:val="paragraph_left_indent"/>
    <w:basedOn w:val="Normal"/>
    <w:uiPriority w:val="99"/>
    <w:rsid w:val="00260147"/>
    <w:pPr>
      <w:spacing w:after="150"/>
    </w:pPr>
  </w:style>
  <w:style w:type="paragraph" w:styleId="NormalWeb">
    <w:name w:val="Normal (Web)"/>
    <w:basedOn w:val="Normal"/>
    <w:uiPriority w:val="99"/>
    <w:rsid w:val="00260147"/>
    <w:pPr>
      <w:spacing w:before="100" w:beforeAutospacing="1" w:after="100" w:afterAutospacing="1"/>
      <w:jc w:val="both"/>
    </w:pPr>
  </w:style>
  <w:style w:type="character" w:customStyle="1" w:styleId="textbold">
    <w:name w:val="text_bold"/>
    <w:basedOn w:val="DefaultParagraphFont"/>
    <w:uiPriority w:val="99"/>
    <w:rsid w:val="00260147"/>
    <w:rPr>
      <w:rFonts w:ascii="Verdana" w:hAnsi="Verdana" w:cs="Verdana"/>
      <w:b/>
      <w:bCs/>
      <w:color w:val="auto"/>
      <w:sz w:val="18"/>
      <w:szCs w:val="18"/>
      <w:u w:val="none"/>
      <w:effect w:val="none"/>
      <w:shd w:val="clear" w:color="auto" w:fill="auto"/>
    </w:rPr>
  </w:style>
  <w:style w:type="paragraph" w:customStyle="1" w:styleId="FR2">
    <w:name w:val="FR2"/>
    <w:uiPriority w:val="99"/>
    <w:rsid w:val="00260147"/>
    <w:pPr>
      <w:widowControl w:val="0"/>
      <w:autoSpaceDE w:val="0"/>
      <w:autoSpaceDN w:val="0"/>
      <w:spacing w:line="380" w:lineRule="auto"/>
      <w:ind w:left="680" w:firstLine="760"/>
      <w:jc w:val="both"/>
    </w:pPr>
    <w:rPr>
      <w:rFonts w:ascii="Arial" w:hAnsi="Arial" w:cs="Arial"/>
      <w:i/>
      <w:iCs/>
      <w:sz w:val="20"/>
      <w:szCs w:val="20"/>
    </w:rPr>
  </w:style>
  <w:style w:type="paragraph" w:customStyle="1" w:styleId="a1">
    <w:name w:val="Тело ИАК"/>
    <w:basedOn w:val="Normal"/>
    <w:link w:val="a2"/>
    <w:uiPriority w:val="99"/>
    <w:rsid w:val="00260147"/>
    <w:pPr>
      <w:spacing w:line="288" w:lineRule="auto"/>
      <w:ind w:firstLine="720"/>
      <w:jc w:val="both"/>
    </w:pPr>
    <w:rPr>
      <w:sz w:val="22"/>
      <w:szCs w:val="22"/>
    </w:rPr>
  </w:style>
  <w:style w:type="character" w:customStyle="1" w:styleId="a2">
    <w:name w:val="Тело ИАК Знак"/>
    <w:basedOn w:val="DefaultParagraphFont"/>
    <w:link w:val="a1"/>
    <w:uiPriority w:val="99"/>
    <w:locked/>
    <w:rsid w:val="00260147"/>
    <w:rPr>
      <w:sz w:val="22"/>
      <w:szCs w:val="22"/>
      <w:lang w:val="ru-RU" w:eastAsia="ru-RU"/>
    </w:rPr>
  </w:style>
  <w:style w:type="paragraph" w:customStyle="1" w:styleId="30">
    <w:name w:val="Заголовок 3го уровня"/>
    <w:basedOn w:val="Normal"/>
    <w:uiPriority w:val="99"/>
    <w:rsid w:val="00260147"/>
    <w:pPr>
      <w:spacing w:line="264" w:lineRule="auto"/>
      <w:jc w:val="center"/>
    </w:pPr>
    <w:rPr>
      <w:sz w:val="22"/>
      <w:szCs w:val="22"/>
    </w:rPr>
  </w:style>
  <w:style w:type="character" w:styleId="PageNumber">
    <w:name w:val="page number"/>
    <w:basedOn w:val="DefaultParagraphFont"/>
    <w:uiPriority w:val="99"/>
    <w:rsid w:val="00260147"/>
  </w:style>
  <w:style w:type="paragraph" w:customStyle="1" w:styleId="114">
    <w:name w:val="Стиль Заголовок 1го уровня + 14 пт"/>
    <w:basedOn w:val="Normal"/>
    <w:link w:val="1140"/>
    <w:uiPriority w:val="99"/>
    <w:rsid w:val="00260147"/>
    <w:pPr>
      <w:keepNext/>
      <w:tabs>
        <w:tab w:val="num" w:pos="643"/>
      </w:tabs>
      <w:spacing w:before="240" w:after="60"/>
      <w:ind w:left="643" w:hanging="360"/>
      <w:outlineLvl w:val="0"/>
    </w:pPr>
    <w:rPr>
      <w:rFonts w:ascii="Arial" w:hAnsi="Arial" w:cs="Arial"/>
      <w:b/>
      <w:bCs/>
      <w:noProof/>
      <w:kern w:val="32"/>
      <w:sz w:val="28"/>
      <w:szCs w:val="28"/>
    </w:rPr>
  </w:style>
  <w:style w:type="character" w:customStyle="1" w:styleId="1140">
    <w:name w:val="Стиль Заголовок 1го уровня + 14 пт Знак"/>
    <w:basedOn w:val="DefaultParagraphFont"/>
    <w:link w:val="114"/>
    <w:uiPriority w:val="99"/>
    <w:locked/>
    <w:rsid w:val="00260147"/>
    <w:rPr>
      <w:rFonts w:ascii="Arial" w:hAnsi="Arial" w:cs="Arial"/>
      <w:b/>
      <w:bCs/>
      <w:noProof/>
      <w:kern w:val="32"/>
      <w:sz w:val="28"/>
      <w:szCs w:val="28"/>
      <w:lang w:val="ru-RU" w:eastAsia="ru-RU"/>
    </w:rPr>
  </w:style>
  <w:style w:type="paragraph" w:customStyle="1" w:styleId="a3">
    <w:name w:val="Знак Знак Знак Знак"/>
    <w:basedOn w:val="Normal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Caption">
    <w:name w:val="caption"/>
    <w:basedOn w:val="Normal"/>
    <w:next w:val="Normal"/>
    <w:uiPriority w:val="99"/>
    <w:qFormat/>
    <w:rsid w:val="00260147"/>
    <w:pPr>
      <w:widowControl w:val="0"/>
      <w:shd w:val="clear" w:color="auto" w:fill="FFFFFF"/>
      <w:autoSpaceDE w:val="0"/>
      <w:autoSpaceDN w:val="0"/>
      <w:adjustRightInd w:val="0"/>
      <w:jc w:val="both"/>
    </w:pPr>
  </w:style>
  <w:style w:type="paragraph" w:styleId="DocumentMap">
    <w:name w:val="Document Map"/>
    <w:basedOn w:val="Normal"/>
    <w:link w:val="DocumentMapChar"/>
    <w:uiPriority w:val="99"/>
    <w:semiHidden/>
    <w:rsid w:val="00260147"/>
    <w:pPr>
      <w:spacing w:after="200" w:line="276" w:lineRule="auto"/>
    </w:pPr>
    <w:rPr>
      <w:rFonts w:ascii="Tahoma" w:hAnsi="Tahoma" w:cs="Tahoma"/>
      <w:sz w:val="16"/>
      <w:szCs w:val="16"/>
      <w:lang w:eastAsia="en-US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paragraph" w:styleId="TOC5">
    <w:name w:val="toc 5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6">
    <w:name w:val="toc 6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7">
    <w:name w:val="toc 7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8">
    <w:name w:val="toc 8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9">
    <w:name w:val="toc 9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customStyle="1" w:styleId="1">
    <w:name w:val="Заголовок1"/>
    <w:basedOn w:val="Heading1"/>
    <w:uiPriority w:val="99"/>
    <w:rsid w:val="00260147"/>
    <w:pPr>
      <w:keepNext w:val="0"/>
      <w:numPr>
        <w:numId w:val="2"/>
      </w:numPr>
      <w:spacing w:before="300" w:after="225"/>
    </w:pPr>
    <w:rPr>
      <w:rFonts w:ascii="Times New Roman" w:hAnsi="Times New Roman" w:cs="Times New Roman"/>
      <w:kern w:val="36"/>
    </w:rPr>
  </w:style>
  <w:style w:type="paragraph" w:customStyle="1" w:styleId="2">
    <w:name w:val="Заголовок2"/>
    <w:basedOn w:val="Heading2"/>
    <w:uiPriority w:val="99"/>
    <w:rsid w:val="00260147"/>
    <w:pPr>
      <w:numPr>
        <w:ilvl w:val="0"/>
        <w:numId w:val="0"/>
      </w:numPr>
    </w:pPr>
    <w:rPr>
      <w:rFonts w:ascii="Times New Roman" w:hAnsi="Times New Roman" w:cs="Times New Roman"/>
      <w:i w:val="0"/>
      <w:iCs w:val="0"/>
    </w:rPr>
  </w:style>
  <w:style w:type="paragraph" w:customStyle="1" w:styleId="3">
    <w:name w:val="Заголовок3"/>
    <w:basedOn w:val="2"/>
    <w:uiPriority w:val="99"/>
    <w:rsid w:val="00260147"/>
    <w:pPr>
      <w:numPr>
        <w:ilvl w:val="2"/>
        <w:numId w:val="2"/>
      </w:numPr>
    </w:pPr>
  </w:style>
  <w:style w:type="character" w:customStyle="1" w:styleId="41">
    <w:name w:val="Знак Знак41"/>
    <w:basedOn w:val="DefaultParagraphFont"/>
    <w:uiPriority w:val="99"/>
    <w:rsid w:val="00260147"/>
    <w:rPr>
      <w:rFonts w:ascii="Arial" w:hAnsi="Arial" w:cs="Arial"/>
      <w:b/>
      <w:bCs/>
      <w:caps/>
      <w:lang w:val="ru-RU" w:eastAsia="ru-RU"/>
    </w:rPr>
  </w:style>
  <w:style w:type="character" w:customStyle="1" w:styleId="TitleChar">
    <w:name w:val="Title Char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BodyText2Char">
    <w:name w:val="Body Text 2 Char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customStyle="1" w:styleId="11">
    <w:name w:val="Знак Знак Знак Знак1"/>
    <w:basedOn w:val="Normal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customStyle="1" w:styleId="BodyTextChar">
    <w:name w:val="Body Text Char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5">
    <w:name w:val="Знак Знак5"/>
    <w:basedOn w:val="DefaultParagraphFont"/>
    <w:uiPriority w:val="99"/>
    <w:semiHidden/>
    <w:rsid w:val="00260147"/>
    <w:rPr>
      <w:rFonts w:ascii="Tahoma" w:hAnsi="Tahoma" w:cs="Tahoma"/>
      <w:sz w:val="16"/>
      <w:szCs w:val="16"/>
      <w:lang w:val="ru-RU" w:eastAsia="en-US"/>
    </w:rPr>
  </w:style>
  <w:style w:type="character" w:styleId="FollowedHyperlink">
    <w:name w:val="FollowedHyperlink"/>
    <w:basedOn w:val="DefaultParagraphFont"/>
    <w:uiPriority w:val="99"/>
    <w:rsid w:val="00260147"/>
    <w:rPr>
      <w:color w:val="800080"/>
      <w:u w:val="single"/>
    </w:rPr>
  </w:style>
  <w:style w:type="paragraph" w:styleId="ListParagraph">
    <w:name w:val="List Paragraph"/>
    <w:basedOn w:val="Normal"/>
    <w:uiPriority w:val="99"/>
    <w:qFormat/>
    <w:rsid w:val="00260147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FontStyle73">
    <w:name w:val="Font Style73"/>
    <w:basedOn w:val="DefaultParagraphFont"/>
    <w:uiPriority w:val="99"/>
    <w:rsid w:val="00260147"/>
    <w:rPr>
      <w:rFonts w:ascii="Times New Roman" w:hAnsi="Times New Roman" w:cs="Times New Roman"/>
      <w:sz w:val="16"/>
      <w:szCs w:val="16"/>
    </w:rPr>
  </w:style>
  <w:style w:type="paragraph" w:customStyle="1" w:styleId="Style21">
    <w:name w:val="Style21"/>
    <w:basedOn w:val="Normal"/>
    <w:uiPriority w:val="99"/>
    <w:rsid w:val="00260147"/>
    <w:pPr>
      <w:widowControl w:val="0"/>
      <w:autoSpaceDE w:val="0"/>
      <w:autoSpaceDN w:val="0"/>
      <w:adjustRightInd w:val="0"/>
      <w:jc w:val="both"/>
    </w:pPr>
  </w:style>
  <w:style w:type="paragraph" w:styleId="NoSpacing">
    <w:name w:val="No Spacing"/>
    <w:uiPriority w:val="99"/>
    <w:qFormat/>
    <w:rsid w:val="00260147"/>
    <w:rPr>
      <w:rFonts w:ascii="Calibri" w:hAnsi="Calibri" w:cs="Calibri"/>
      <w:lang w:eastAsia="en-US"/>
    </w:rPr>
  </w:style>
  <w:style w:type="paragraph" w:customStyle="1" w:styleId="Web">
    <w:name w:val="Обычный (Web)"/>
    <w:basedOn w:val="Normal"/>
    <w:uiPriority w:val="99"/>
    <w:rsid w:val="00260147"/>
    <w:pPr>
      <w:spacing w:before="100" w:after="100"/>
    </w:pPr>
    <w:rPr>
      <w:rFonts w:ascii="Calibri" w:hAnsi="Calibri" w:cs="Calibri"/>
      <w:lang w:eastAsia="zh-CN"/>
    </w:rPr>
  </w:style>
  <w:style w:type="character" w:customStyle="1" w:styleId="6">
    <w:name w:val="Знак Знак6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BodyTextIndent3Char">
    <w:name w:val="Body Text Indent 3 Char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2">
    <w:name w:val="Знак Знак42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2">
    <w:name w:val="Знак Знак32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2">
    <w:name w:val="Знак Знак22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7">
    <w:name w:val="Знак Знак7"/>
    <w:basedOn w:val="DefaultParagraphFont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13">
    <w:name w:val="Знак Знак13"/>
    <w:basedOn w:val="DefaultParagraphFont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3">
    <w:name w:val="Знак Знак43"/>
    <w:basedOn w:val="DefaultParagraphFont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3">
    <w:name w:val="Знак Знак33"/>
    <w:basedOn w:val="DefaultParagraphFont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3">
    <w:name w:val="Знак Знак23"/>
    <w:basedOn w:val="DefaultParagraphFont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100">
    <w:name w:val="Знак Знак10"/>
    <w:basedOn w:val="DefaultParagraphFont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9">
    <w:name w:val="Знак Знак9"/>
    <w:basedOn w:val="DefaultParagraphFont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8">
    <w:name w:val="Знак Знак8"/>
    <w:basedOn w:val="DefaultParagraphFont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styleId="Title">
    <w:name w:val="Title"/>
    <w:basedOn w:val="Normal"/>
    <w:link w:val="TitleChar2"/>
    <w:uiPriority w:val="99"/>
    <w:qFormat/>
    <w:rsid w:val="00260147"/>
    <w:pPr>
      <w:jc w:val="center"/>
    </w:pPr>
    <w:rPr>
      <w:rFonts w:ascii="Arial" w:hAnsi="Arial" w:cs="Arial"/>
      <w:b/>
      <w:bCs/>
      <w:caps/>
      <w:sz w:val="18"/>
      <w:szCs w:val="18"/>
    </w:rPr>
  </w:style>
  <w:style w:type="character" w:customStyle="1" w:styleId="TitleChar1">
    <w:name w:val="Title Char1"/>
    <w:basedOn w:val="DefaultParagraphFont"/>
    <w:link w:val="Title"/>
    <w:uiPriority w:val="99"/>
    <w:locked/>
    <w:rsid w:val="00DF0703"/>
    <w:rPr>
      <w:rFonts w:ascii="Cambria" w:hAnsi="Cambria" w:cs="Cambria"/>
      <w:b/>
      <w:bCs/>
      <w:kern w:val="28"/>
      <w:sz w:val="32"/>
      <w:szCs w:val="32"/>
    </w:rPr>
  </w:style>
  <w:style w:type="character" w:customStyle="1" w:styleId="TitleChar2">
    <w:name w:val="Title Char2"/>
    <w:basedOn w:val="DefaultParagraphFont"/>
    <w:link w:val="Title"/>
    <w:uiPriority w:val="99"/>
    <w:locked/>
    <w:rsid w:val="00E33E1D"/>
    <w:rPr>
      <w:rFonts w:ascii="Cambria" w:hAnsi="Cambria" w:cs="Cambria"/>
      <w:b/>
      <w:bCs/>
      <w:kern w:val="28"/>
      <w:sz w:val="32"/>
      <w:szCs w:val="32"/>
    </w:rPr>
  </w:style>
  <w:style w:type="paragraph" w:styleId="BodyText2">
    <w:name w:val="Body Text 2"/>
    <w:basedOn w:val="Normal"/>
    <w:link w:val="BodyText2Char2"/>
    <w:uiPriority w:val="99"/>
    <w:rsid w:val="00260147"/>
    <w:pPr>
      <w:ind w:firstLine="567"/>
      <w:jc w:val="both"/>
    </w:pPr>
    <w:rPr>
      <w:rFonts w:ascii="Arial" w:hAnsi="Arial" w:cs="Arial"/>
      <w:b/>
      <w:bCs/>
      <w:caps/>
      <w:sz w:val="17"/>
      <w:szCs w:val="17"/>
    </w:rPr>
  </w:style>
  <w:style w:type="character" w:customStyle="1" w:styleId="BodyText2Char1">
    <w:name w:val="Body Text 2 Char1"/>
    <w:basedOn w:val="DefaultParagraphFont"/>
    <w:link w:val="BodyText2"/>
    <w:uiPriority w:val="99"/>
    <w:semiHidden/>
    <w:locked/>
    <w:rsid w:val="00DF0703"/>
    <w:rPr>
      <w:sz w:val="24"/>
      <w:szCs w:val="24"/>
    </w:rPr>
  </w:style>
  <w:style w:type="character" w:customStyle="1" w:styleId="BodyText2Char2">
    <w:name w:val="Body Text 2 Char2"/>
    <w:basedOn w:val="DefaultParagraphFont"/>
    <w:link w:val="BodyText2"/>
    <w:uiPriority w:val="99"/>
    <w:semiHidden/>
    <w:locked/>
    <w:rsid w:val="00E33E1D"/>
    <w:rPr>
      <w:sz w:val="24"/>
      <w:szCs w:val="24"/>
    </w:rPr>
  </w:style>
  <w:style w:type="paragraph" w:styleId="BodyTextIndent3">
    <w:name w:val="Body Text Indent 3"/>
    <w:basedOn w:val="Normal"/>
    <w:link w:val="BodyTextIndent3Char2"/>
    <w:uiPriority w:val="99"/>
    <w:rsid w:val="00260147"/>
    <w:pPr>
      <w:ind w:right="-96" w:firstLine="567"/>
      <w:jc w:val="both"/>
    </w:pPr>
    <w:rPr>
      <w:rFonts w:ascii="Tahoma" w:hAnsi="Tahoma" w:cs="Tahoma"/>
      <w:sz w:val="16"/>
      <w:szCs w:val="16"/>
    </w:rPr>
  </w:style>
  <w:style w:type="character" w:customStyle="1" w:styleId="BodyTextIndent3Char1">
    <w:name w:val="Body Text Indent 3 Char1"/>
    <w:basedOn w:val="DefaultParagraphFont"/>
    <w:link w:val="BodyTextIndent3"/>
    <w:uiPriority w:val="99"/>
    <w:semiHidden/>
    <w:locked/>
    <w:rsid w:val="00DF0703"/>
    <w:rPr>
      <w:sz w:val="16"/>
      <w:szCs w:val="16"/>
    </w:rPr>
  </w:style>
  <w:style w:type="character" w:customStyle="1" w:styleId="BodyTextIndent3Char2">
    <w:name w:val="Body Text Indent 3 Char2"/>
    <w:basedOn w:val="DefaultParagraphFont"/>
    <w:link w:val="BodyTextIndent3"/>
    <w:uiPriority w:val="99"/>
    <w:semiHidden/>
    <w:locked/>
    <w:rsid w:val="00E33E1D"/>
    <w:rPr>
      <w:sz w:val="16"/>
      <w:szCs w:val="16"/>
    </w:rPr>
  </w:style>
  <w:style w:type="paragraph" w:styleId="BodyText">
    <w:name w:val="Body Text"/>
    <w:basedOn w:val="Normal"/>
    <w:link w:val="BodyTextChar2"/>
    <w:uiPriority w:val="99"/>
    <w:rsid w:val="00260147"/>
    <w:pPr>
      <w:spacing w:after="120"/>
    </w:pPr>
    <w:rPr>
      <w:rFonts w:ascii="Tahoma" w:hAnsi="Tahoma" w:cs="Tahoma"/>
      <w:sz w:val="16"/>
      <w:szCs w:val="16"/>
      <w:lang w:eastAsia="en-US"/>
    </w:rPr>
  </w:style>
  <w:style w:type="character" w:customStyle="1" w:styleId="BodyTextChar1">
    <w:name w:val="Body Text Char1"/>
    <w:basedOn w:val="DefaultParagraphFont"/>
    <w:link w:val="BodyText"/>
    <w:uiPriority w:val="99"/>
    <w:semiHidden/>
    <w:locked/>
    <w:rsid w:val="00DF0703"/>
    <w:rPr>
      <w:sz w:val="24"/>
      <w:szCs w:val="24"/>
    </w:rPr>
  </w:style>
  <w:style w:type="character" w:customStyle="1" w:styleId="BodyTextChar2">
    <w:name w:val="Body Text Char2"/>
    <w:basedOn w:val="DefaultParagraphFont"/>
    <w:link w:val="BodyText"/>
    <w:uiPriority w:val="99"/>
    <w:semiHidden/>
    <w:locked/>
    <w:rsid w:val="00E33E1D"/>
    <w:rPr>
      <w:sz w:val="24"/>
      <w:szCs w:val="24"/>
    </w:rPr>
  </w:style>
  <w:style w:type="paragraph" w:styleId="BlockText">
    <w:name w:val="Block Text"/>
    <w:basedOn w:val="Normal"/>
    <w:uiPriority w:val="99"/>
    <w:rsid w:val="00260147"/>
    <w:pPr>
      <w:tabs>
        <w:tab w:val="left" w:pos="709"/>
      </w:tabs>
      <w:spacing w:line="360" w:lineRule="auto"/>
      <w:ind w:left="1134" w:right="850" w:hanging="1134"/>
      <w:jc w:val="center"/>
    </w:pPr>
    <w:rPr>
      <w:b/>
      <w:bCs/>
      <w:sz w:val="28"/>
      <w:szCs w:val="28"/>
      <w:lang w:val="en-US"/>
    </w:rPr>
  </w:style>
  <w:style w:type="character" w:customStyle="1" w:styleId="apple-style-span">
    <w:name w:val="apple-style-span"/>
    <w:basedOn w:val="DefaultParagraphFont"/>
    <w:uiPriority w:val="99"/>
    <w:rsid w:val="00260147"/>
  </w:style>
  <w:style w:type="character" w:customStyle="1" w:styleId="trb12">
    <w:name w:val="trb12"/>
    <w:basedOn w:val="DefaultParagraphFont"/>
    <w:uiPriority w:val="99"/>
    <w:rsid w:val="00260147"/>
  </w:style>
  <w:style w:type="paragraph" w:styleId="List2">
    <w:name w:val="List 2"/>
    <w:basedOn w:val="Normal"/>
    <w:uiPriority w:val="99"/>
    <w:rsid w:val="00260147"/>
    <w:pPr>
      <w:overflowPunct w:val="0"/>
      <w:autoSpaceDE w:val="0"/>
      <w:autoSpaceDN w:val="0"/>
      <w:adjustRightInd w:val="0"/>
      <w:ind w:left="566" w:hanging="283"/>
      <w:textAlignment w:val="baseline"/>
    </w:pPr>
    <w:rPr>
      <w:sz w:val="20"/>
      <w:szCs w:val="20"/>
    </w:rPr>
  </w:style>
  <w:style w:type="paragraph" w:customStyle="1" w:styleId="a4">
    <w:name w:val="Знак"/>
    <w:basedOn w:val="Normal"/>
    <w:uiPriority w:val="99"/>
    <w:rsid w:val="004E7B8B"/>
    <w:pPr>
      <w:spacing w:after="160" w:line="240" w:lineRule="exact"/>
    </w:pPr>
    <w:rPr>
      <w:sz w:val="20"/>
      <w:szCs w:val="20"/>
      <w:lang w:val="en-US" w:eastAsia="en-US"/>
    </w:rPr>
  </w:style>
  <w:style w:type="paragraph" w:styleId="TableofFigures">
    <w:name w:val="table of figures"/>
    <w:basedOn w:val="Normal"/>
    <w:next w:val="Normal"/>
    <w:uiPriority w:val="99"/>
    <w:semiHidden/>
    <w:rsid w:val="00FC37BF"/>
  </w:style>
  <w:style w:type="paragraph" w:customStyle="1" w:styleId="10">
    <w:name w:val="Мой заголовок 1"/>
    <w:basedOn w:val="Heading1"/>
    <w:next w:val="Heading1"/>
    <w:autoRedefine/>
    <w:uiPriority w:val="99"/>
    <w:rsid w:val="00C0682E"/>
    <w:pPr>
      <w:numPr>
        <w:numId w:val="21"/>
      </w:numPr>
      <w:jc w:val="center"/>
    </w:pPr>
    <w:rPr>
      <w:rFonts w:ascii="Times New Roman" w:hAnsi="Times New Roman" w:cs="Times New Roman"/>
      <w:b w:val="0"/>
      <w:bCs w:val="0"/>
      <w:sz w:val="22"/>
      <w:szCs w:val="22"/>
    </w:rPr>
  </w:style>
  <w:style w:type="paragraph" w:customStyle="1" w:styleId="20">
    <w:name w:val="Мой заголовок 2"/>
    <w:basedOn w:val="Heading2"/>
    <w:next w:val="Heading2"/>
    <w:autoRedefine/>
    <w:uiPriority w:val="99"/>
    <w:rsid w:val="00C0682E"/>
    <w:pPr>
      <w:tabs>
        <w:tab w:val="clear" w:pos="576"/>
        <w:tab w:val="num" w:pos="720"/>
        <w:tab w:val="num" w:pos="1318"/>
      </w:tabs>
      <w:spacing w:before="120" w:after="0" w:line="480" w:lineRule="auto"/>
      <w:ind w:left="0" w:hanging="288"/>
      <w:jc w:val="center"/>
    </w:pPr>
    <w:rPr>
      <w:rFonts w:ascii="Times New Roman" w:hAnsi="Times New Roman" w:cs="Times New Roman"/>
    </w:rPr>
  </w:style>
  <w:style w:type="paragraph" w:customStyle="1" w:styleId="31">
    <w:name w:val="Мой заголовок 3"/>
    <w:basedOn w:val="Heading3"/>
    <w:next w:val="10"/>
    <w:autoRedefine/>
    <w:uiPriority w:val="99"/>
    <w:rsid w:val="00C0682E"/>
    <w:pPr>
      <w:jc w:val="center"/>
    </w:pPr>
    <w:rPr>
      <w:rFonts w:ascii="Times New Roman" w:hAnsi="Times New Roman" w:cs="Times New Roman"/>
      <w:i/>
      <w:iCs/>
      <w:sz w:val="28"/>
      <w:szCs w:val="28"/>
    </w:rPr>
  </w:style>
  <w:style w:type="character" w:styleId="HTMLCode">
    <w:name w:val="HTML Code"/>
    <w:basedOn w:val="DefaultParagraphFont"/>
    <w:uiPriority w:val="99"/>
    <w:rsid w:val="00041002"/>
    <w:rPr>
      <w:rFonts w:ascii="Courier New" w:hAnsi="Courier New" w:cs="Courier New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yperlink" Target="http://www.i-exam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nii.mko@gmail.com" TargetMode="External"/><Relationship Type="http://schemas.openxmlformats.org/officeDocument/2006/relationships/image" Id="rId14" Target="/word/media/range_by_years227.png"/><Relationship Type="http://schemas.openxmlformats.org/officeDocument/2006/relationships/image" Id="rId15" Target="/word/media/hist_year_227_2016.png"/><Relationship Type="http://schemas.openxmlformats.org/officeDocument/2006/relationships/image" Id="rId16" Target="/word/media/hist_year_227_2017.png"/><Relationship Type="http://schemas.openxmlformats.org/officeDocument/2006/relationships/image" Id="rId17" Target="/word/media/hist_year_227_2018.png"/><Relationship Type="http://schemas.openxmlformats.org/officeDocument/2006/relationships/image" Id="rId18" Target="/word/media/pic_hist_all_years_227.png"/><Relationship Type="http://schemas.openxmlformats.org/officeDocument/2006/relationships/image" Id="rId19" Target="/word/media/map_rates_22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2695</TotalTime>
  <Pages>11</Pages>
  <Words>1273</Words>
  <Characters>7262</Characters>
  <Application>Microsoft Office Outlook</Application>
  <DocSecurity>0</DocSecurity>
  <Lines>0</Lines>
  <Paragraphs>0</Paragraphs>
  <ScaleCrop>false</ScaleCrop>
  <Company>niimko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Мониторинг результатов диагностического тестирования</dc:title>
  <dc:subject/>
  <dc:creator>User</dc:creator>
  <cp:keywords/>
  <dc:description/>
  <cp:lastModifiedBy>User</cp:lastModifiedBy>
  <cp:revision>86</cp:revision>
  <dcterms:created xsi:type="dcterms:W3CDTF">2013-09-05T07:15:00Z</dcterms:created>
  <dcterms:modified xsi:type="dcterms:W3CDTF">2017-09-22T11:42:00Z</dcterms:modified>
</cp:coreProperties>
</file>