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Default ContentType="image/png" Extension="png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90pt;margin-top:-36pt;width:13in;height:668.55pt;z-index:-251658752">
            <v:imagedata r:id="rId7" o:title=""/>
          </v:shape>
        </w:pict>
      </w: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9F0279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9F0279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6962DB" w:rsidRDefault="00F2407D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 xml:space="preserve">Мониторинг результатов диагностического тестирования</w:t>
      </w:r>
      <w:r w:rsidRPr="000E1191">
        <w:rPr>
          <w:b/>
          <w:bCs/>
          <w:sz w:val="48"/>
          <w:szCs w:val="48"/>
        </w:rPr>
        <w:br/>
      </w:r>
      <w:r>
        <w:rPr>
          <w:b/>
          <w:bCs/>
          <w:noProof/>
          <w:sz w:val="48"/>
          <w:szCs w:val="48"/>
        </w:rPr>
        <w:t xml:space="preserve">2016-2018</w:t>
      </w:r>
      <w:r w:rsidRPr="000E1191">
        <w:rPr>
          <w:b/>
          <w:bCs/>
          <w:sz w:val="48"/>
          <w:szCs w:val="48"/>
        </w:rPr>
        <w:t xml:space="preserve"> гг.</w:t>
      </w:r>
    </w:p>
    <w:p w:rsidR="00F2407D" w:rsidRPr="006962DB" w:rsidRDefault="00F2407D" w:rsidP="00B377BE">
      <w:pPr>
        <w:jc w:val="center"/>
        <w:rPr>
          <w:b/>
          <w:bCs/>
        </w:rPr>
      </w:pPr>
    </w:p>
    <w:p w:rsidR="00F2407D" w:rsidRPr="00BD3327" w:rsidRDefault="00F2407D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 xml:space="preserve">Дисциплина «</w:t>
      </w:r>
      <w:r>
        <w:rPr>
          <w:b/>
          <w:bCs/>
          <w:noProof/>
          <w:sz w:val="48"/>
          <w:szCs w:val="48"/>
        </w:rPr>
        <w:t xml:space="preserve">История</w:t>
      </w:r>
      <w:r w:rsidRPr="000E1191">
        <w:rPr>
          <w:b/>
          <w:bCs/>
          <w:sz w:val="48"/>
          <w:szCs w:val="48"/>
        </w:rPr>
        <w:t xml:space="preserve">»</w:t>
      </w:r>
    </w:p>
    <w:p w:rsidR="00F2407D" w:rsidRPr="00BD3327" w:rsidRDefault="00F2407D" w:rsidP="00B377BE">
      <w:pPr>
        <w:jc w:val="center"/>
        <w:rPr>
          <w:b/>
          <w:bCs/>
        </w:rPr>
      </w:pPr>
    </w:p>
    <w:p w:rsidR="00F2407D" w:rsidRPr="006C74FA" w:rsidRDefault="00F2407D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 xml:space="preserve">среднее общее образование</w:t>
      </w:r>
    </w:p>
    <w:p w:rsidR="00F2407D" w:rsidRPr="006C74FA" w:rsidRDefault="00F2407D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 xml:space="preserve">(на базе 11 классов)</w:t>
      </w:r>
    </w:p>
    <w:p w:rsidR="00F2407D" w:rsidRDefault="00F2407D" w:rsidP="001354A2">
      <w:pPr>
        <w:jc w:val="center"/>
      </w:pPr>
      <w:r>
        <w:br w:type="page"/>
      </w:r>
    </w:p>
    <w:p w:rsidR="00F2407D" w:rsidRPr="000E1191" w:rsidRDefault="00F2407D" w:rsidP="00BD3327">
      <w:pPr>
        <w:jc w:val="center"/>
        <w:rPr>
          <w:b/>
          <w:bCs/>
          <w:sz w:val="36"/>
          <w:szCs w:val="36"/>
        </w:rPr>
      </w:pPr>
      <w:r w:rsidRPr="000E1191">
        <w:rPr>
          <w:b/>
          <w:bCs/>
          <w:sz w:val="36"/>
          <w:szCs w:val="36"/>
        </w:rPr>
        <w:t xml:space="preserve">Содержание</w:t>
      </w:r>
    </w:p>
    <w:p w:rsidR="00F2407D" w:rsidRPr="000E1191" w:rsidRDefault="00F2407D" w:rsidP="00A76748">
      <w:pPr>
        <w:jc w:val="center"/>
        <w:rPr>
          <w:b/>
          <w:bCs/>
          <w:sz w:val="36"/>
          <w:szCs w:val="36"/>
          <w:highlight w:val="yellow"/>
        </w:rPr>
      </w:pPr>
      <w:r>
        <w:rPr>
          <w:noProof/>
        </w:rPr>
        <w:pict>
          <v:shape id="_x0000_s1028" type="#_x0000_t75" style="position:absolute;left:0;text-align:left;margin-left:36pt;margin-top:-695.7pt;width:668.25pt;height:477.75pt;z-index:-251659776">
            <v:imagedata r:id="rId7" o:title=""/>
          </v:shape>
        </w:pict>
      </w:r>
    </w:p>
    <w:p w:rsidR="00F2407D" w:rsidRPr="000E1191" w:rsidRDefault="00F2407D" w:rsidP="00A76748">
      <w:pPr>
        <w:jc w:val="center"/>
        <w:rPr>
          <w:b/>
          <w:bCs/>
          <w:sz w:val="36"/>
          <w:szCs w:val="36"/>
          <w:highlight w:val="yellow"/>
        </w:rPr>
      </w:pPr>
    </w:p>
    <w:p w:rsidR="00F2407D" w:rsidRPr="00EE3DEC" w:rsidRDefault="00F2407D">
      <w:pPr>
        <w:rPr>
          <w:i/>
          <w:iCs/>
        </w:rPr>
      </w:pPr>
      <w:r w:rsidRPr="00EE3DEC">
        <w:rPr>
          <w:i/>
          <w:iCs/>
        </w:rPr>
        <w:fldChar w:fldCharType="begin"/>
      </w:r>
      <w:r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Pr="00EE3DEC">
        <w:rPr>
          <w:i/>
          <w:iCs/>
        </w:rPr>
        <w:t xml:space="preserve">Для обновления содержания нажмите на слове</w:t>
      </w:r>
      <w:r w:rsidRPr="009A2597">
        <w:rPr>
          <w:i/>
          <w:iCs/>
        </w:rPr>
        <w:t xml:space="preserve"> </w:t>
      </w:r>
      <w:r w:rsidRPr="00EE3DEC">
        <w:rPr>
          <w:b/>
          <w:bCs/>
          <w:i/>
          <w:iCs/>
          <w:u w:val="single"/>
        </w:rPr>
        <w:t xml:space="preserve">здесь</w:t>
      </w:r>
      <w:r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F2407D" w:rsidRPr="000E1191" w:rsidRDefault="00F2407D" w:rsidP="00261730">
      <w:pPr>
        <w:pStyle w:val="Heading1"/>
      </w:pPr>
      <w:r>
        <w:br w:type="page"/>
      </w:r>
      <w:r w:rsidRPr="000E1191">
        <w:t xml:space="preserve">Количественные показатели участия в диагностич</w:t>
      </w:r>
      <w:r>
        <w:t xml:space="preserve">еском тестировании студентов</w:t>
      </w:r>
      <w:r>
        <w:br/>
        <w:t xml:space="preserve"> ОО</w:t>
      </w:r>
      <w:r w:rsidRPr="000E1191">
        <w:t xml:space="preserve"> «</w:t>
      </w:r>
      <w:r>
        <w:rPr>
          <w:noProof/>
        </w:rPr>
        <w:t xml:space="preserve">Нижнекамский химико-технологический институт (филиал) Казанского национального исследовательского технологического университета</w:t>
      </w:r>
      <w:r w:rsidRPr="000E1191">
        <w:t xml:space="preserve">»</w:t>
      </w:r>
    </w:p>
    <w:p w:rsidR="00F2407D" w:rsidRPr="000E1191" w:rsidRDefault="00F2407D" w:rsidP="00836E48">
      <w:pPr>
        <w:autoSpaceDE w:val="0"/>
        <w:autoSpaceDN w:val="0"/>
        <w:adjustRightInd w:val="0"/>
        <w:rPr>
          <w:sz w:val="20"/>
          <w:szCs w:val="20"/>
        </w:rPr>
      </w:pPr>
    </w:p>
    <w:p w:rsidR="00F2407D" w:rsidRPr="000E1191" w:rsidRDefault="00F2407D" w:rsidP="00914045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Сводная таблица участия О</w:t>
      </w:r>
      <w:r>
        <w:rPr>
          <w:b/>
          <w:bCs/>
          <w:sz w:val="28"/>
          <w:szCs w:val="28"/>
        </w:rPr>
        <w:t xml:space="preserve">О</w:t>
      </w:r>
      <w:r w:rsidRPr="000E1191">
        <w:rPr>
          <w:b/>
          <w:bCs/>
          <w:sz w:val="28"/>
          <w:szCs w:val="28"/>
        </w:rPr>
        <w:t xml:space="preserve"> в диагностическом тестировании </w:t>
      </w:r>
    </w:p>
    <w:p w:rsidR="00F2407D" w:rsidRPr="000E1191" w:rsidRDefault="00F2407D" w:rsidP="00836E48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133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24"/>
        <w:gridCol w:w="3229"/>
        <w:gridCol w:w="3085"/>
        <w:gridCol w:w="3084"/>
        <w:gridCol w:w="3085"/>
      </w:tblGrid>
      <w:tr w:rsidR="00F2407D" w:rsidRPr="00AF2841">
        <w:trPr>
          <w:trHeight w:val="262"/>
          <w:jc w:val="center"/>
        </w:trPr>
        <w:tc>
          <w:tcPr>
            <w:tcW w:w="824" w:type="dxa"/>
            <w:vMerge w:val="restart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№</w:t>
            </w:r>
          </w:p>
        </w:tc>
        <w:tc>
          <w:tcPr>
            <w:tcW w:w="3229" w:type="dxa"/>
            <w:vMerge w:val="restart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Дисциплина</w:t>
            </w:r>
          </w:p>
        </w:tc>
        <w:tc>
          <w:tcPr>
            <w:tcW w:w="9254" w:type="dxa"/>
            <w:gridSpan w:val="3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Количество сеансов тестирования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Merge/>
            <w:vAlign w:val="center"/>
          </w:tcPr>
          <w:p w:rsidR="00F2407D" w:rsidRPr="00AF2841" w:rsidRDefault="00F2407D" w:rsidP="00AF2841">
            <w:pPr>
              <w:jc w:val="center"/>
            </w:pPr>
          </w:p>
        </w:tc>
        <w:tc>
          <w:tcPr>
            <w:tcW w:w="3229" w:type="dxa"/>
            <w:vMerge/>
            <w:vAlign w:val="center"/>
          </w:tcPr>
          <w:p w:rsidR="00F2407D" w:rsidRPr="00AF2841" w:rsidRDefault="00F2407D" w:rsidP="00AF2841">
            <w:pPr>
              <w:jc w:val="center"/>
            </w:pP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2016</w:t>
            </w:r>
            <w:r w:rsidRPr="00AF2841">
              <w:t xml:space="preserve"> г.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2017</w:t>
            </w:r>
            <w:r w:rsidRPr="00AF2841">
              <w:t xml:space="preserve"> г.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2018</w:t>
            </w:r>
            <w:r w:rsidRPr="00AF2841">
              <w:t xml:space="preserve"> г.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Английский язык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102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70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66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Биология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9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3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Информатика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81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61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57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4</w:t>
            </w:r>
          </w:p>
        </w:tc>
        <w:tc>
          <w:tcPr>
            <w:tcW w:w="3229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История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104</w:t>
            </w:r>
          </w:p>
        </w:tc>
        <w:tc>
          <w:tcPr>
            <w:tcW w:w="308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59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69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Математика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109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73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64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Обществознание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-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-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7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Русский язык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83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68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55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8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Физика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90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52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68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9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Химия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65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47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46</w:t>
            </w:r>
          </w:p>
        </w:tc>
      </w:tr>
      <w:tr w:rsidR="00F2407D" w:rsidRPr="00AF284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85"/>
          <w:jc w:val="center"/>
        </w:trPr>
        <w:tc>
          <w:tcPr>
            <w:tcW w:w="4053" w:type="dxa"/>
            <w:gridSpan w:val="2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 w:rsidRPr="00374958">
              <w:rPr>
                <w:b/>
                <w:bCs/>
              </w:rPr>
              <w:t xml:space="preserve">Всего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639</w:t>
            </w:r>
          </w:p>
        </w:tc>
        <w:tc>
          <w:tcPr>
            <w:tcW w:w="308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435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434</w:t>
            </w:r>
          </w:p>
        </w:tc>
      </w:tr>
    </w:tbl>
    <w:tbl/>
    <w:tbl/>
    <w:p w:rsidR="00F2407D" w:rsidRPr="000E1191" w:rsidRDefault="00F2407D" w:rsidP="00BA0466">
      <w:pPr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476C5D">
      <w:pPr>
        <w:pStyle w:val="Heading1"/>
      </w:pPr>
      <w:r w:rsidRPr="000E1191">
        <w:t xml:space="preserve">Результаты диагностического тестирования</w:t>
      </w:r>
      <w:r w:rsidRPr="000E1191">
        <w:t xml:space="preserve"> по дисциплине «</w:t>
      </w:r>
      <w:r>
        <w:rPr>
          <w:noProof/>
        </w:rPr>
        <w:t xml:space="preserve">История</w:t>
      </w:r>
      <w:r w:rsidRPr="000E1191">
        <w:t xml:space="preserve">»</w:t>
      </w:r>
    </w:p>
    <w:p w:rsidR="00F2407D" w:rsidRPr="000E1191" w:rsidRDefault="00F2407D" w:rsidP="006B47F1"/>
    <w:p w:rsidR="00F2407D" w:rsidRPr="000E1191" w:rsidRDefault="00F2407D" w:rsidP="00D14998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Количественные показатели участия в диагностическом тестировании студентов О</w:t>
      </w:r>
      <w:r>
        <w:rPr>
          <w:i w:val="0"/>
          <w:iCs w:val="0"/>
        </w:rPr>
        <w:t xml:space="preserve">О</w:t>
      </w:r>
      <w:r w:rsidRPr="000E1191">
        <w:rPr>
          <w:i w:val="0"/>
          <w:iCs w:val="0"/>
        </w:rPr>
        <w:t xml:space="preserve"> по дисциплине «</w:t>
      </w:r>
      <w:r>
        <w:rPr>
          <w:i w:val="0"/>
          <w:iCs w:val="0"/>
          <w:noProof/>
        </w:rPr>
        <w:t xml:space="preserve">История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6063E9">
      <w:pPr>
        <w:jc w:val="center"/>
        <w:rPr>
          <w:sz w:val="28"/>
          <w:szCs w:val="28"/>
        </w:rPr>
      </w:pPr>
    </w:p>
    <w:p w:rsidR="00F2407D" w:rsidRPr="000E1191" w:rsidRDefault="00F2407D" w:rsidP="003C33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Динамика количества </w:t>
      </w:r>
      <w:r>
        <w:rPr>
          <w:b/>
          <w:bCs/>
          <w:sz w:val="28"/>
          <w:szCs w:val="28"/>
        </w:rPr>
        <w:t xml:space="preserve">сеансов </w:t>
      </w:r>
      <w:r w:rsidRPr="000E1191">
        <w:rPr>
          <w:b/>
          <w:bCs/>
          <w:sz w:val="28"/>
          <w:szCs w:val="28"/>
        </w:rPr>
        <w:t xml:space="preserve">тестирования студентов О</w:t>
      </w:r>
      <w:r>
        <w:rPr>
          <w:b/>
          <w:bCs/>
          <w:sz w:val="28"/>
          <w:szCs w:val="28"/>
        </w:rPr>
        <w:t xml:space="preserve">О</w:t>
      </w:r>
      <w:r w:rsidRPr="000E1191">
        <w:rPr>
          <w:b/>
          <w:bCs/>
          <w:sz w:val="28"/>
          <w:szCs w:val="28"/>
        </w:rPr>
        <w:t xml:space="preserve"> </w:t>
      </w:r>
    </w:p>
    <w:p w:rsidR="00F2407D" w:rsidRPr="000E1191" w:rsidRDefault="00F2407D" w:rsidP="003C337D">
      <w:pPr>
        <w:jc w:val="center"/>
        <w:rPr>
          <w:b/>
          <w:bCs/>
          <w:sz w:val="28"/>
          <w:szCs w:val="28"/>
          <w:lang w:val="en-US"/>
        </w:rPr>
      </w:pPr>
      <w:r w:rsidRPr="000E1191">
        <w:rPr>
          <w:b/>
          <w:bCs/>
          <w:sz w:val="28"/>
          <w:szCs w:val="28"/>
        </w:rPr>
        <w:t xml:space="preserve">по</w:t>
      </w:r>
      <w:r w:rsidRPr="000E1191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дисциплине</w:t>
      </w:r>
      <w:r w:rsidRPr="000E1191">
        <w:rPr>
          <w:b/>
          <w:bCs/>
          <w:sz w:val="28"/>
          <w:szCs w:val="28"/>
          <w:lang w:val="en-US"/>
        </w:rPr>
        <w:t xml:space="preserve"> «</w:t>
      </w:r>
      <w:r>
        <w:rPr>
          <w:b/>
          <w:bCs/>
          <w:noProof/>
          <w:sz w:val="28"/>
          <w:szCs w:val="28"/>
          <w:lang w:val="en-US"/>
        </w:rPr>
        <w:t xml:space="preserve">История</w:t>
      </w:r>
      <w:r w:rsidRPr="000E1191">
        <w:rPr>
          <w:b/>
          <w:bCs/>
          <w:sz w:val="28"/>
          <w:szCs w:val="28"/>
          <w:lang w:val="en-US"/>
        </w:rPr>
        <w:t xml:space="preserve">»</w:t>
      </w:r>
    </w:p>
    <w:p w:rsidR="00F2407D" w:rsidRDefault="00F2407D" w:rsidP="003C337D">
      <w:pPr>
        <w:jc w:val="center"/>
        <w:rPr>
          <w:sz w:val="28"/>
          <w:szCs w:val="28"/>
          <w:lang w:val="en-US"/>
        </w:rPr>
      </w:pPr>
    </w:p>
    <w:p w:rsidR="00F2407D" w:rsidRPr="000E1191" w:rsidRDefault="00F2407D" w:rsidP="003C337D">
      <w:pPr>
        <w:jc w:val="center"/>
        <w:rPr>
          <w:sz w:val="28"/>
          <w:szCs w:val="28"/>
          <w:lang w:val="en-US"/>
        </w:rPr>
      </w:pPr>
      <w:r>
        <w:drawing>
          <wp:inline distT="0" distR="0" distL="0" distB="0">
            <wp:extent cy="2468880" cx="530352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range_by_years228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2468880" cx="530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6063E9">
      <w:pPr>
        <w:ind w:left="-360" w:right="-159"/>
        <w:jc w:val="center"/>
        <w:rPr>
          <w:b/>
          <w:bCs/>
          <w:sz w:val="20"/>
          <w:szCs w:val="20"/>
          <w:lang w:val="en-US"/>
        </w:rPr>
      </w:pPr>
    </w:p>
    <w:p w:rsidR="00F2407D" w:rsidRPr="000E1191" w:rsidRDefault="00F2407D" w:rsidP="000A0ADB">
      <w:pPr>
        <w:autoSpaceDE w:val="0"/>
        <w:autoSpaceDN w:val="0"/>
        <w:adjustRightInd w:val="0"/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D14998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Мониторинг результатов диагностического тестирования по дисциплине «</w:t>
      </w:r>
      <w:r>
        <w:rPr>
          <w:i w:val="0"/>
          <w:iCs w:val="0"/>
          <w:noProof/>
        </w:rPr>
        <w:t xml:space="preserve">История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C0682E">
      <w:pPr>
        <w:autoSpaceDE w:val="0"/>
        <w:autoSpaceDN w:val="0"/>
        <w:adjustRightInd w:val="0"/>
        <w:rPr>
          <w:sz w:val="28"/>
          <w:szCs w:val="28"/>
        </w:rPr>
      </w:pPr>
    </w:p>
    <w:p w:rsidR="00F2407D" w:rsidRPr="000E1191" w:rsidRDefault="00F2407D" w:rsidP="00CC4650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Распределение результатов диагностического тестирования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История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E205BE" w:rsidRDefault="00F2407D" w:rsidP="00CC4650">
      <w:pPr>
        <w:jc w:val="center"/>
        <w:rPr>
          <w:b/>
          <w:bCs/>
          <w:sz w:val="28"/>
          <w:szCs w:val="28"/>
        </w:rPr>
      </w:pPr>
    </w:p>
    <w:p w:rsidR="00F2407D" w:rsidRDefault="00F2407D" w:rsidP="00CC4650">
      <w:pPr>
        <w:jc w:val="center"/>
        <w:rPr>
          <w:lang w:val="en-US"/>
        </w:rPr>
      </w:pPr>
      <w:r>
        <w:drawing>
          <wp:inline distT="0" distR="0" distL="0" distB="0">
            <wp:extent cy="22860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pic_hist_all_years_228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22860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FA39BE" w:rsidRDefault="00F2407D" w:rsidP="00CC4650">
      <w:pPr>
        <w:jc w:val="center"/>
        <w:rPr>
          <w:b/>
          <w:bCs/>
          <w:sz w:val="28"/>
          <w:szCs w:val="28"/>
          <w:lang w:val="en-US"/>
        </w:rPr>
      </w:pPr>
    </w:p>
    <w:tbl>
      <w:tblPr>
        <w:tblW w:w="83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660"/>
        <w:gridCol w:w="1800"/>
        <w:gridCol w:w="1980"/>
        <w:gridCol w:w="1930"/>
      </w:tblGrid>
      <w:tr w:rsidR="00F2407D" w:rsidRPr="00AF2841">
        <w:trPr>
          <w:cantSplit/>
          <w:tblHeader/>
          <w:jc w:val="center"/>
        </w:trPr>
        <w:tc>
          <w:tcPr>
            <w:tcW w:w="2660" w:type="dxa"/>
            <w:vMerge w:val="restart"/>
            <w:vAlign w:val="center"/>
          </w:tcPr>
          <w:p w:rsidR="00F2407D" w:rsidRPr="00AF2841" w:rsidRDefault="00F2407D" w:rsidP="002D0967">
            <w:pPr>
              <w:jc w:val="center"/>
            </w:pPr>
            <w:r w:rsidRPr="00AF2841">
              <w:t xml:space="preserve">Диапазон правильно выполненных</w:t>
            </w:r>
            <w:r w:rsidRPr="00AF2841">
              <w:br/>
              <w:t xml:space="preserve">заданий</w:t>
            </w:r>
          </w:p>
        </w:tc>
        <w:tc>
          <w:tcPr>
            <w:tcW w:w="5710" w:type="dxa"/>
            <w:gridSpan w:val="3"/>
            <w:vAlign w:val="center"/>
          </w:tcPr>
          <w:p w:rsidR="00F2407D" w:rsidRPr="00AF2841" w:rsidRDefault="00F2407D" w:rsidP="002D0967">
            <w:pPr>
              <w:jc w:val="center"/>
            </w:pPr>
            <w:r w:rsidRPr="00AF2841">
              <w:t xml:space="preserve">Доля студентов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Merge/>
            <w:vAlign w:val="center"/>
          </w:tcPr>
          <w:p w:rsidR="00F2407D" w:rsidRPr="00AF2841" w:rsidRDefault="00F2407D" w:rsidP="002D0967">
            <w:pPr>
              <w:jc w:val="center"/>
            </w:pP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2016</w:t>
            </w:r>
            <w:r w:rsidRPr="00AF2841">
              <w:t xml:space="preserve"> г.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 xml:space="preserve">2017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 xml:space="preserve">г.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 xml:space="preserve">2018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 xml:space="preserve">г.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[80%-100%]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5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3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0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[60%-80%)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45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58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6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[40%-60%)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31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27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29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[0%-40%)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19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12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65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jc w:val="center"/>
        </w:trPr>
        <w:tc>
          <w:tcPr>
            <w:tcW w:w="266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Всего</w:t>
            </w:r>
          </w:p>
        </w:tc>
        <w:tc>
          <w:tcPr>
            <w:tcW w:w="180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100%</w:t>
            </w:r>
          </w:p>
        </w:tc>
        <w:tc>
          <w:tcPr>
            <w:tcW w:w="198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 xml:space="preserve">100%</w:t>
            </w:r>
          </w:p>
        </w:tc>
        <w:tc>
          <w:tcPr>
            <w:tcW w:w="193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 xml:space="preserve">100%</w:t>
            </w:r>
          </w:p>
        </w:tc>
      </w:tr>
    </w:tbl>
    <w:tbl/>
    <w:tbl/>
    <w:p w:rsidR="00F2407D" w:rsidRPr="000E1191" w:rsidRDefault="00F2407D" w:rsidP="0094620E"/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История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2016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28_2016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История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2017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28_2017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История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2018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28_2018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1B78C2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Содержание измерительных материалов диагностического тестирования в </w:t>
      </w:r>
      <w:r>
        <w:rPr>
          <w:i w:val="0"/>
          <w:iCs w:val="0"/>
          <w:noProof/>
        </w:rPr>
        <w:t xml:space="preserve">2016-2018</w:t>
      </w:r>
      <w:r w:rsidRPr="000E1191">
        <w:rPr>
          <w:i w:val="0"/>
          <w:iCs w:val="0"/>
        </w:rPr>
        <w:t xml:space="preserve"> гг. </w:t>
      </w:r>
      <w:r w:rsidRPr="000E1191">
        <w:rPr>
          <w:i w:val="0"/>
          <w:iCs w:val="0"/>
        </w:rPr>
        <w:br/>
        <w:t xml:space="preserve">по дисциплине «</w:t>
      </w:r>
      <w:r>
        <w:rPr>
          <w:i w:val="0"/>
          <w:iCs w:val="0"/>
          <w:noProof/>
        </w:rPr>
        <w:t xml:space="preserve">История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0E3611">
      <w:pPr>
        <w:rPr>
          <w:lang w:val="en-US"/>
        </w:rPr>
      </w:pPr>
    </w:p>
    <w:p w:rsidR="00F2407D" w:rsidRPr="000E1191" w:rsidRDefault="00F2407D" w:rsidP="000E3611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Структура измерительных материалов по дисциплине «</w:t>
      </w:r>
      <w:r>
        <w:rPr>
          <w:b/>
          <w:bCs/>
          <w:noProof/>
          <w:sz w:val="28"/>
          <w:szCs w:val="28"/>
        </w:rPr>
        <w:t xml:space="preserve">История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E1191" w:rsidRDefault="00F2407D" w:rsidP="000E3611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2016-2018 гг.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8"/>
        <w:gridCol w:w="12179"/>
      </w:tblGrid>
      <w:tr w:rsidR="00F2407D" w:rsidRPr="00AF2841">
        <w:trPr>
          <w:trHeight w:val="86"/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ind w:right="-107"/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№ п/п</w:t>
            </w:r>
          </w:p>
        </w:tc>
        <w:tc>
          <w:tcPr>
            <w:tcW w:w="12179" w:type="dxa"/>
          </w:tcPr>
          <w:p w:rsidR="00F2407D" w:rsidRPr="00AF2841" w:rsidRDefault="00F2407D" w:rsidP="005B1F05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Наименование темы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Восточные славяне в догосударственный период. Древнерусское государство в IX - начале XII в.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Россия в 1725-1762 гг. Эпоха дворцовых переворотов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Россия во второй половине XVIII в. Екатерина II. Павел I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Россия в первой четверти XIX в. Александр I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Россия во второй четверти XIX в. Николай I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6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Россия в 1856-1881 гг. Александр II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7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Россия в 1881-1894 гг. Александр III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8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Внутренняя и внешняя политика России на рубеже XIX-XX вв. Николай II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9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Идейные течения, политические партии и общественные движения в России на рубеже веков. Революция 1905-1907 гг.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10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Россия в Первой мировой войне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Революционные события 1917 г. в России: от Февраля к Октябрю. Становление советской государственности. Первые мероприятия советской власти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Русские земли и княжества в начале XII - первой половине XIII в. Политическая раздробленность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Гражданская война и иностранная интервенция в России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Внутренняя политика СССР в 1920-1930-е гг. Социально-экономические и культурные преобразования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Советская внешняя политика в 1920-1930-е гг.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16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Великая Отечественная война 1941-1945 гг.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17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Внутренняя и внешняя политика СССР в 1945-1953 гг.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18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Внутренняя и внешняя политика СССР в 1953-1964 гг.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19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Внутренняя и внешняя политика СССР в 1964-1985 гг.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20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СССР в 1985-1991 гг. Перестройка. Распад СССР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Российская Федерация в конце XX - начале XXI в.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Борьба русских земель и княжеств с иноземными захватчиками в XIII в.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Объединительные процессы в русских землях в XIV - середине XV в. Возвышение Москвы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Образование единого Российского государства. Иван III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Россия в XVI в. Иван IV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26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Россия в конце XVI - начале XVII в. Смутное время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27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Россия в XVII в.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28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Россия в первой четверти XVIII в. Преобразования Петра I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29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Россия с древности до начала XVII в.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30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Россия в XVII-XVIII вв.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Россия в XIX в.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Россия в 1894-1945 гг.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Россия в 1945-1985 гг.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Россия в 1985-2012 гг.</w:t>
            </w:r>
          </w:p>
        </w:tc>
      </w:tr>
    </w:tbl>
    <w:p w:rsidR="00F2407D" w:rsidRDefault="00F2407D" w:rsidP="000E3611">
      <w:pPr>
        <w:rPr>
          <w:lang w:val="en-US"/>
        </w:rPr>
      </w:pPr>
    </w:p>
    <w:p w:rsidR="00F2407D" w:rsidRPr="000E1191" w:rsidRDefault="00F2407D" w:rsidP="00695A65">
      <w:pPr>
        <w:jc w:val="center"/>
        <w:rPr>
          <w:lang w:val="en-US"/>
        </w:rPr>
      </w:pPr>
      <w:r>
        <w:rPr>
          <w:lang w:val="en-US"/>
        </w:rPr>
        <w:br w:type="page"/>
      </w:r>
    </w:p>
    <w:p w:rsidR="00F2407D" w:rsidRPr="000E1191" w:rsidRDefault="00F2407D" w:rsidP="00D97543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Карт</w:t>
      </w:r>
      <w:r>
        <w:rPr>
          <w:i w:val="0"/>
          <w:iCs w:val="0"/>
        </w:rPr>
        <w:t xml:space="preserve">а</w:t>
      </w:r>
      <w:r w:rsidRPr="000E1191">
        <w:rPr>
          <w:i w:val="0"/>
          <w:iCs w:val="0"/>
        </w:rPr>
        <w:t xml:space="preserve"> коэффициентов решаемости заданий по дисциплине «</w:t>
      </w:r>
      <w:r>
        <w:rPr>
          <w:i w:val="0"/>
          <w:iCs w:val="0"/>
          <w:noProof/>
        </w:rPr>
        <w:t xml:space="preserve">История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01464C">
      <w:pPr>
        <w:autoSpaceDE w:val="0"/>
        <w:autoSpaceDN w:val="0"/>
        <w:adjustRightInd w:val="0"/>
        <w:ind w:right="-10"/>
        <w:jc w:val="center"/>
        <w:rPr>
          <w:rFonts w:ascii="Courier New" w:hAnsi="Courier New" w:cs="Courier New"/>
          <w:sz w:val="20"/>
          <w:szCs w:val="20"/>
        </w:rPr>
      </w:pPr>
    </w:p>
    <w:p w:rsidR="00F2407D" w:rsidRPr="00C9205C" w:rsidRDefault="00F2407D" w:rsidP="00306947">
      <w:pPr>
        <w:autoSpaceDE w:val="0"/>
        <w:autoSpaceDN w:val="0"/>
        <w:adjustRightInd w:val="0"/>
        <w:rPr>
          <w:sz w:val="28"/>
          <w:szCs w:val="28"/>
        </w:rPr>
      </w:pPr>
    </w:p>
    <w:p w:rsidR="00F2407D" w:rsidRPr="000E1191" w:rsidRDefault="00F2407D" w:rsidP="00CC4E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Карта коэффициентов решаемости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История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E1191" w:rsidRDefault="00F2407D" w:rsidP="00CC4E7D">
      <w:pPr>
        <w:jc w:val="center"/>
        <w:rPr>
          <w:b/>
          <w:bCs/>
          <w:sz w:val="28"/>
          <w:szCs w:val="28"/>
        </w:rPr>
      </w:pPr>
    </w:p>
    <w:p w:rsidR="00F2407D" w:rsidRPr="00FF4656" w:rsidRDefault="00F2407D" w:rsidP="00CC4E7D">
      <w:pPr>
        <w:jc w:val="center"/>
        <w:rPr>
          <w:b/>
          <w:bCs/>
          <w:color w:val="FF0000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map_rates_228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FF4656" w:rsidRDefault="00F2407D" w:rsidP="00D1751A">
      <w:pPr>
        <w:jc w:val="both"/>
        <w:rPr>
          <w:i/>
          <w:iCs/>
        </w:rPr>
      </w:pPr>
    </w:p>
    <w:p w:rsidR="00F2407D" w:rsidRPr="000E1191" w:rsidRDefault="00F2407D" w:rsidP="00AF2841">
      <w:pPr>
        <w:jc w:val="center"/>
        <w:rPr>
          <w:b/>
          <w:bCs/>
          <w:sz w:val="28"/>
          <w:szCs w:val="28"/>
        </w:rPr>
      </w:pPr>
      <w:r w:rsidRPr="00C469BF">
        <w:br w:type="page"/>
      </w:r>
      <w:r w:rsidRPr="000E1191">
        <w:rPr>
          <w:b/>
          <w:bCs/>
          <w:sz w:val="28"/>
          <w:szCs w:val="28"/>
        </w:rPr>
        <w:t xml:space="preserve">Таблица коэффициентов решаемости заданий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История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Default="00F2407D" w:rsidP="00E410FC">
      <w:pPr>
        <w:rPr>
          <w:lang w:val="en-US"/>
        </w:rPr>
      </w:pPr>
    </w:p>
    <w:tbl>
      <w:tblPr>
        <w:tblW w:w="152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567"/>
        <w:gridCol w:w="3201"/>
        <w:gridCol w:w="3493"/>
        <w:gridCol w:w="3493"/>
        <w:gridCol w:w="3493"/>
      </w:tblGrid>
      <w:tr w:rsidR="00F2407D" w:rsidRPr="000E1191">
        <w:trPr>
          <w:jc w:val="center"/>
        </w:trPr>
        <w:tc>
          <w:tcPr>
            <w:tcW w:w="0" w:type="auto"/>
            <w:vAlign w:val="center"/>
          </w:tcPr>
          <w:p w:rsidR="00F2407D" w:rsidRPr="002D0967" w:rsidRDefault="00F2407D" w:rsidP="000748FB">
            <w:pPr>
              <w:tabs>
                <w:tab w:val="left" w:pos="5423"/>
              </w:tabs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№ п/п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Наименование темы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2016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2017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2018</w:t>
            </w:r>
            <w:r w:rsidRPr="002D0967">
              <w:rPr>
                <w:b/>
                <w:bCs/>
              </w:rPr>
              <w:t xml:space="preserve"> г.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Восточные славяне в догосударственный период. Древнерусское государство в IX - начале XII в.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0,72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Россия в 1725-1762 гг. Эпоха дворцовых переворотов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0,48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Россия во второй половине XVIII в. Екатерина II. Павел I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Россия в первой четверти XIX в. Александр I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0,28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Россия во второй четверти XIX в. Николай I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0,41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6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Россия в 1856-1881 гг. Александр II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0,35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7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Россия в 1881-1894 гг. Александр III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8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Внутренняя и внешняя политика России на рубеже XIX-XX вв. Николай II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0,48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9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Идейные течения, политические партии и общественные движения в России на рубеже веков. Революция 1905-1907 гг.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10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Россия в Первой мировой войне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0,41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Революционные события 1917 г. в России: от Февраля к Октябрю. Становление советской государственности. Первые мероприятия советской власти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Русские земли и княжества в начале XII - первой половине XIII в. Политическая раздробленность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0,35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Гражданская война и иностранная интервенция в России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Внутренняя политика СССР в 1920-1930-е гг. Социально-экономические и культурные преобразования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Советская внешняя политика в 1920-1930-е гг.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16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Великая Отечественная война 1941-1945 гг.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17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Внутренняя и внешняя политика СССР в 1945-1953 гг.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18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Внутренняя и внешняя политика СССР в 1953-1964 гг.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19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Внутренняя и внешняя политика СССР в 1964-1985 гг.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0,43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20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СССР в 1985-1991 гг. Перестройка. Распад СССР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Российская Федерация в конце XX - начале XXI в.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Борьба русских земель и княжеств с иноземными захватчиками в XIII в.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Объединительные процессы в русских землях в XIV - середине XV в. Возвышение Москвы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Образование единого Российского государства. Иван III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Россия в XVI в. Иван IV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0,48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26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Россия в конце XVI - начале XVII в. Смутное время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0,41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27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Россия в XVII в.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28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Россия в первой четверти XVIII в. Преобразования Петра I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29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Россия с древности до начала XVII в.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0,42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0,14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30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Россия в XVII-XVIII вв.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Россия в XIX в.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0,22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0,09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Россия в 1894-1945 гг.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0,17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0,19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0,14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Россия в 1945-1985 гг.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0,07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Россия в 1985-2012 гг.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0,15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0,13</w:t>
            </w:r>
          </w:p>
        </w:tc>
      </w:tr>
    </w:tbl>
    <w:p w:rsidR="00F2407D" w:rsidRDefault="00F2407D" w:rsidP="00E410FC">
      <w:pPr>
        <w:rPr>
          <w:lang w:val="en-US"/>
        </w:rPr>
      </w:pPr>
    </w:p>
    <w:p w:rsidR="00F2407D" w:rsidRPr="00D05178" w:rsidRDefault="00F2407D" w:rsidP="00E410FC">
      <w:pPr>
        <w:rPr>
          <w:lang w:val="en-US"/>
        </w:rPr>
      </w:pPr>
      <w:r>
        <w:rPr>
          <w:lang w:val="en-US"/>
        </w:rPr>
        <w:br w:type="page"/>
      </w:r>
    </w:p>
    <w:tbl/>
    <w:tbl/>
    <w:tbl/>
    <w:tbl/>
    <w:tbl/>
    <w:p w:rsidR="00F2407D" w:rsidRPr="00D05178" w:rsidRDefault="00F2407D" w:rsidP="004E192B">
      <w:pPr>
        <w:spacing w:line="360" w:lineRule="auto"/>
        <w:jc w:val="center"/>
        <w:rPr>
          <w:lang w:val="en-US"/>
        </w:rPr>
      </w:pPr>
    </w:p>
    <w:p w:rsidR="00F2407D" w:rsidRPr="00D05178" w:rsidRDefault="00F2407D" w:rsidP="001F068E">
      <w:pPr>
        <w:spacing w:line="360" w:lineRule="auto"/>
        <w:jc w:val="center"/>
        <w:rPr>
          <w:lang w:val="en-US"/>
        </w:rPr>
      </w:pPr>
    </w:p>
    <w:p w:rsidR="00F2407D" w:rsidRPr="000E1191" w:rsidRDefault="00F2407D" w:rsidP="001F068E">
      <w:pPr>
        <w:spacing w:line="360" w:lineRule="auto"/>
        <w:jc w:val="center"/>
      </w:pPr>
      <w:r w:rsidRPr="000E1191">
        <w:t xml:space="preserve">Мониторинг результатов диагностического тестирования </w:t>
      </w:r>
    </w:p>
    <w:p w:rsidR="00F2407D" w:rsidRPr="000E1191" w:rsidRDefault="00F2407D" w:rsidP="001F068E">
      <w:pPr>
        <w:spacing w:line="360" w:lineRule="auto"/>
        <w:jc w:val="center"/>
      </w:pPr>
      <w:r w:rsidRPr="000E1191">
        <w:t xml:space="preserve">подготовлен</w:t>
      </w:r>
      <w:r w:rsidRPr="000E1191">
        <w:br/>
        <w:t xml:space="preserve">Научно-исследовательским институтом</w:t>
      </w:r>
      <w:r w:rsidRPr="000E1191">
        <w:br/>
        <w:t xml:space="preserve">мониторинга качества образования.</w:t>
      </w:r>
    </w:p>
    <w:p w:rsidR="00F2407D" w:rsidRPr="000E1191" w:rsidRDefault="00F2407D" w:rsidP="001F068E"/>
    <w:p w:rsidR="00F2407D" w:rsidRPr="000E1191" w:rsidRDefault="00F2407D" w:rsidP="001F068E">
      <w:pPr>
        <w:jc w:val="center"/>
      </w:pPr>
      <w:r w:rsidRPr="000E1191">
        <w:t xml:space="preserve">По представленным аналитическим материалам ждем Ваших предложений </w:t>
      </w:r>
      <w:r w:rsidRPr="000E1191">
        <w:br/>
        <w:t xml:space="preserve">по адресу: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r w:rsidRPr="000E1191">
        <w:t xml:space="preserve">424000, Республика Марий Эл, г. Йошкар-Ола, ул. Я. Эшпая, д. 155.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r w:rsidRPr="000E1191">
        <w:t xml:space="preserve">Телефоны: 8 (8362) 42-24-68.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hyperlink r:id="rId9" w:history="1">
        <w:r w:rsidRPr="000E1191">
          <w:rPr>
            <w:rStyle w:val="Hyperlink"/>
            <w:lang w:val="en-US"/>
          </w:rPr>
          <w:t xml:space="preserve">nii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mko</w:t>
        </w:r>
        <w:r w:rsidRPr="000E1191">
          <w:rPr>
            <w:rStyle w:val="Hyperlink"/>
          </w:rPr>
          <w:t xml:space="preserve">@</w:t>
        </w:r>
        <w:r w:rsidRPr="000E1191">
          <w:rPr>
            <w:rStyle w:val="Hyperlink"/>
            <w:lang w:val="en-US"/>
          </w:rPr>
          <w:t xml:space="preserve">gmail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com</w:t>
        </w:r>
      </w:hyperlink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hyperlink r:id="rId10" w:history="1">
        <w:r w:rsidRPr="000E1191">
          <w:rPr>
            <w:rStyle w:val="Hyperlink"/>
            <w:lang w:val="en-US"/>
          </w:rPr>
          <w:t xml:space="preserve">www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i</w:t>
        </w:r>
        <w:r w:rsidRPr="000E1191">
          <w:rPr>
            <w:rStyle w:val="Hyperlink"/>
          </w:rPr>
          <w:t xml:space="preserve">-</w:t>
        </w:r>
        <w:r w:rsidRPr="000E1191">
          <w:rPr>
            <w:rStyle w:val="Hyperlink"/>
            <w:lang w:val="en-US"/>
          </w:rPr>
          <w:t xml:space="preserve">exam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ru</w:t>
        </w:r>
      </w:hyperlink>
    </w:p>
    <w:p w:rsidR="00F2407D" w:rsidRPr="000E1191" w:rsidRDefault="00F2407D">
      <w:pPr>
        <w:rPr>
          <w:rFonts w:ascii="Courier New" w:hAnsi="Courier New" w:cs="Courier New"/>
          <w:noProof/>
          <w:sz w:val="20"/>
          <w:szCs w:val="20"/>
        </w:rPr>
      </w:pPr>
    </w:p>
    <w:p w:rsidR="00F2407D" w:rsidRPr="000E1191" w:rsidRDefault="00F2407D">
      <w:pPr>
        <w:rPr>
          <w:rFonts w:ascii="Courier New" w:hAnsi="Courier New" w:cs="Courier New"/>
          <w:noProof/>
          <w:sz w:val="20"/>
          <w:szCs w:val="20"/>
        </w:rPr>
        <w:sectPr w:rsidR="00F2407D" w:rsidRPr="000E1191" w:rsidSect="007C3CEA">
          <w:footerReference w:type="default" r:id="rId11"/>
          <w:type w:val="continuous"/>
          <w:pgSz w:w="16838" w:h="11906" w:orient="landscape"/>
          <w:pgMar w:top="567" w:right="1134" w:bottom="567" w:left="1134" w:header="709" w:footer="709" w:gutter="0"/>
          <w:cols w:space="708"/>
          <w:titlePg/>
          <w:docGrid w:linePitch="360"/>
        </w:sectPr>
      </w:pPr>
    </w:p>
    <w:p w:rsidR="00F2407D" w:rsidRPr="000E1191" w:rsidRDefault="00F2407D" w:rsidP="009E58D4">
      <w:pPr>
        <w:rPr>
          <w:noProof/>
        </w:rPr>
      </w:pPr>
    </w:p>
    <w:sectPr w:rsidR="00F2407D" w:rsidRPr="000E1191" w:rsidSect="008128E7">
      <w:type w:val="continuous"/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407D" w:rsidRDefault="00F2407D">
      <w:r>
        <w:separator/>
      </w:r>
    </w:p>
  </w:endnote>
  <w:endnote w:type="continuationSeparator" w:id="0">
    <w:p w:rsidR="00F2407D" w:rsidRDefault="00F240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407D" w:rsidRDefault="00F2407D" w:rsidP="007C3CEA">
    <w:pPr>
      <w:pStyle w:val="Footer"/>
      <w:framePr w:wrap="auto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:rsidR="00F2407D" w:rsidRDefault="00F2407D" w:rsidP="007C3CEA">
    <w:pPr>
      <w:pStyle w:val="Footer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407D" w:rsidRDefault="00F2407D">
      <w:r>
        <w:separator/>
      </w:r>
    </w:p>
  </w:footnote>
  <w:footnote w:type="continuationSeparator" w:id="0">
    <w:p w:rsidR="00F2407D" w:rsidRDefault="00F2407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83BE8"/>
    <w:multiLevelType w:val="hybridMultilevel"/>
    <w:tmpl w:val="C694C640"/>
    <w:lvl w:ilvl="0" w:tplc="EFAC512C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cs="Symbol" w:hint="default"/>
        <w:sz w:val="22"/>
        <w:szCs w:val="22"/>
      </w:rPr>
    </w:lvl>
    <w:lvl w:ilvl="1" w:tplc="EFAC512C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">
    <w:nsid w:val="06366C0E"/>
    <w:multiLevelType w:val="multilevel"/>
    <w:tmpl w:val="0D84C99A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0A7B43C4"/>
    <w:multiLevelType w:val="hybridMultilevel"/>
    <w:tmpl w:val="1A905034"/>
    <w:lvl w:ilvl="0" w:tplc="375C31A0">
      <w:start w:val="3"/>
      <w:numFmt w:val="decimal"/>
      <w:lvlText w:val="%1)"/>
      <w:lvlJc w:val="left"/>
      <w:pPr>
        <w:tabs>
          <w:tab w:val="num" w:pos="400"/>
        </w:tabs>
        <w:ind w:left="4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120"/>
        </w:tabs>
        <w:ind w:left="11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40"/>
        </w:tabs>
        <w:ind w:left="18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60"/>
        </w:tabs>
        <w:ind w:left="25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80"/>
        </w:tabs>
        <w:ind w:left="32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00"/>
        </w:tabs>
        <w:ind w:left="40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720"/>
        </w:tabs>
        <w:ind w:left="47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40"/>
        </w:tabs>
        <w:ind w:left="54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60"/>
        </w:tabs>
        <w:ind w:left="6160" w:hanging="180"/>
      </w:pPr>
    </w:lvl>
  </w:abstractNum>
  <w:abstractNum w:abstractNumId="3">
    <w:nsid w:val="0E557ED9"/>
    <w:multiLevelType w:val="multilevel"/>
    <w:tmpl w:val="84ECF356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ECD6877"/>
    <w:multiLevelType w:val="multilevel"/>
    <w:tmpl w:val="D35E648E"/>
    <w:lvl w:ilvl="0">
      <w:start w:val="1"/>
      <w:numFmt w:val="decimal"/>
      <w:pStyle w:val="1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14D4856"/>
    <w:multiLevelType w:val="multilevel"/>
    <w:tmpl w:val="07EEA5E0"/>
    <w:lvl w:ilvl="0">
      <w:start w:val="1"/>
      <w:numFmt w:val="decimal"/>
      <w:pStyle w:val="Heading1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2378655E"/>
    <w:multiLevelType w:val="hybridMultilevel"/>
    <w:tmpl w:val="F4E460F6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9A5C0A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27CF60F1"/>
    <w:multiLevelType w:val="multilevel"/>
    <w:tmpl w:val="1DB02FD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>
    <w:nsid w:val="285F7E7A"/>
    <w:multiLevelType w:val="multilevel"/>
    <w:tmpl w:val="93CEE544"/>
    <w:lvl w:ilvl="0">
      <w:start w:val="1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3412415B"/>
    <w:multiLevelType w:val="hybridMultilevel"/>
    <w:tmpl w:val="B93EFC5E"/>
    <w:lvl w:ilvl="0" w:tplc="0419001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1" w:tplc="04190019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1B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1">
    <w:nsid w:val="36604A29"/>
    <w:multiLevelType w:val="multilevel"/>
    <w:tmpl w:val="F7D669D2"/>
    <w:lvl w:ilvl="0">
      <w:start w:val="1"/>
      <w:numFmt w:val="decimal"/>
      <w:pStyle w:val="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415C1680"/>
    <w:multiLevelType w:val="hybridMultilevel"/>
    <w:tmpl w:val="89786A54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9645583"/>
    <w:multiLevelType w:val="hybridMultilevel"/>
    <w:tmpl w:val="7E82D2D8"/>
    <w:lvl w:ilvl="0" w:tplc="0419000B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FAC512C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98C6B07"/>
    <w:multiLevelType w:val="multilevel"/>
    <w:tmpl w:val="5790999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6DE10DF7"/>
    <w:multiLevelType w:val="multilevel"/>
    <w:tmpl w:val="0BEE283E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6EF6278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>
    <w:nsid w:val="7183702F"/>
    <w:multiLevelType w:val="hybridMultilevel"/>
    <w:tmpl w:val="63EE15DC"/>
    <w:lvl w:ilvl="0" w:tplc="0419000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25920C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7A304BFE"/>
    <w:multiLevelType w:val="multilevel"/>
    <w:tmpl w:val="2E6EBAC8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7DB72443"/>
    <w:multiLevelType w:val="hybridMultilevel"/>
    <w:tmpl w:val="CC624DC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4"/>
  </w:num>
  <w:num w:numId="3">
    <w:abstractNumId w:val="10"/>
  </w:num>
  <w:num w:numId="4">
    <w:abstractNumId w:val="0"/>
  </w:num>
  <w:num w:numId="5">
    <w:abstractNumId w:val="13"/>
  </w:num>
  <w:num w:numId="6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15"/>
  </w:num>
  <w:num w:numId="10">
    <w:abstractNumId w:val="3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0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6"/>
  </w:num>
  <w:num w:numId="16">
    <w:abstractNumId w:val="17"/>
  </w:num>
  <w:num w:numId="17">
    <w:abstractNumId w:val="8"/>
  </w:num>
  <w:num w:numId="18">
    <w:abstractNumId w:val="14"/>
  </w:num>
  <w:num w:numId="19">
    <w:abstractNumId w:val="1"/>
  </w:num>
  <w:num w:numId="20">
    <w:abstractNumId w:val="19"/>
  </w:num>
  <w:num w:numId="21">
    <w:abstractNumId w:val="11"/>
  </w:num>
  <w:num w:numId="22">
    <w:abstractNumId w:val="7"/>
  </w:num>
  <w:num w:numId="23">
    <w:abstractNumId w:val="16"/>
  </w:num>
  <w:num w:numId="24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063E9"/>
    <w:rsid w:val="00000B7E"/>
    <w:rsid w:val="00000B8A"/>
    <w:rsid w:val="000017B4"/>
    <w:rsid w:val="00001E24"/>
    <w:rsid w:val="00002864"/>
    <w:rsid w:val="000028D5"/>
    <w:rsid w:val="00002A2F"/>
    <w:rsid w:val="00005FB2"/>
    <w:rsid w:val="00006A16"/>
    <w:rsid w:val="00006EB8"/>
    <w:rsid w:val="000076FD"/>
    <w:rsid w:val="00011A76"/>
    <w:rsid w:val="0001263B"/>
    <w:rsid w:val="000126B5"/>
    <w:rsid w:val="00013880"/>
    <w:rsid w:val="0001464C"/>
    <w:rsid w:val="00017D94"/>
    <w:rsid w:val="00022BCE"/>
    <w:rsid w:val="00022C84"/>
    <w:rsid w:val="000247E1"/>
    <w:rsid w:val="00024B10"/>
    <w:rsid w:val="0002799C"/>
    <w:rsid w:val="00030773"/>
    <w:rsid w:val="000316BB"/>
    <w:rsid w:val="000333EA"/>
    <w:rsid w:val="00040BBB"/>
    <w:rsid w:val="00041002"/>
    <w:rsid w:val="000420A2"/>
    <w:rsid w:val="00042131"/>
    <w:rsid w:val="000422B5"/>
    <w:rsid w:val="000425E2"/>
    <w:rsid w:val="00043CB6"/>
    <w:rsid w:val="000441EA"/>
    <w:rsid w:val="000447AA"/>
    <w:rsid w:val="000459B4"/>
    <w:rsid w:val="00045D58"/>
    <w:rsid w:val="00045FDD"/>
    <w:rsid w:val="00047D18"/>
    <w:rsid w:val="00050EF1"/>
    <w:rsid w:val="00052D40"/>
    <w:rsid w:val="00055673"/>
    <w:rsid w:val="00056BB9"/>
    <w:rsid w:val="00057142"/>
    <w:rsid w:val="000574E6"/>
    <w:rsid w:val="000605E8"/>
    <w:rsid w:val="000618BD"/>
    <w:rsid w:val="00061C83"/>
    <w:rsid w:val="00062EDB"/>
    <w:rsid w:val="0006305C"/>
    <w:rsid w:val="00063B21"/>
    <w:rsid w:val="000647AA"/>
    <w:rsid w:val="000647E9"/>
    <w:rsid w:val="0006571D"/>
    <w:rsid w:val="00065897"/>
    <w:rsid w:val="00067D45"/>
    <w:rsid w:val="00070FF1"/>
    <w:rsid w:val="0007167E"/>
    <w:rsid w:val="000748FB"/>
    <w:rsid w:val="0007721A"/>
    <w:rsid w:val="0008044E"/>
    <w:rsid w:val="000813A6"/>
    <w:rsid w:val="00085176"/>
    <w:rsid w:val="00085D7B"/>
    <w:rsid w:val="0008762D"/>
    <w:rsid w:val="00090E18"/>
    <w:rsid w:val="00091583"/>
    <w:rsid w:val="0009564A"/>
    <w:rsid w:val="00096EFD"/>
    <w:rsid w:val="000A01E5"/>
    <w:rsid w:val="000A08EC"/>
    <w:rsid w:val="000A0ADB"/>
    <w:rsid w:val="000A356A"/>
    <w:rsid w:val="000A405F"/>
    <w:rsid w:val="000A574A"/>
    <w:rsid w:val="000A60AA"/>
    <w:rsid w:val="000A7EC7"/>
    <w:rsid w:val="000B178F"/>
    <w:rsid w:val="000B22A3"/>
    <w:rsid w:val="000B41DA"/>
    <w:rsid w:val="000C0552"/>
    <w:rsid w:val="000C1F4A"/>
    <w:rsid w:val="000C24E9"/>
    <w:rsid w:val="000C2E9D"/>
    <w:rsid w:val="000C32C0"/>
    <w:rsid w:val="000C457B"/>
    <w:rsid w:val="000C7688"/>
    <w:rsid w:val="000D0E44"/>
    <w:rsid w:val="000D4459"/>
    <w:rsid w:val="000D4EC5"/>
    <w:rsid w:val="000D58CE"/>
    <w:rsid w:val="000D7819"/>
    <w:rsid w:val="000E1191"/>
    <w:rsid w:val="000E2F0D"/>
    <w:rsid w:val="000E3611"/>
    <w:rsid w:val="000E4359"/>
    <w:rsid w:val="000E6BCD"/>
    <w:rsid w:val="000E6F2E"/>
    <w:rsid w:val="000E7DFE"/>
    <w:rsid w:val="000F1673"/>
    <w:rsid w:val="000F1E06"/>
    <w:rsid w:val="00100B9A"/>
    <w:rsid w:val="00101A14"/>
    <w:rsid w:val="00102265"/>
    <w:rsid w:val="001037C9"/>
    <w:rsid w:val="001042C8"/>
    <w:rsid w:val="00105D50"/>
    <w:rsid w:val="00106127"/>
    <w:rsid w:val="0010702B"/>
    <w:rsid w:val="00107433"/>
    <w:rsid w:val="00107563"/>
    <w:rsid w:val="00107FAC"/>
    <w:rsid w:val="00110445"/>
    <w:rsid w:val="0011084D"/>
    <w:rsid w:val="00110E11"/>
    <w:rsid w:val="00112710"/>
    <w:rsid w:val="00113689"/>
    <w:rsid w:val="00113B0F"/>
    <w:rsid w:val="00113FF0"/>
    <w:rsid w:val="001140A1"/>
    <w:rsid w:val="00115D3E"/>
    <w:rsid w:val="00117F9C"/>
    <w:rsid w:val="00120776"/>
    <w:rsid w:val="00120EFA"/>
    <w:rsid w:val="001214C1"/>
    <w:rsid w:val="00127563"/>
    <w:rsid w:val="00127AAF"/>
    <w:rsid w:val="001308C5"/>
    <w:rsid w:val="001328FE"/>
    <w:rsid w:val="00133127"/>
    <w:rsid w:val="001354A2"/>
    <w:rsid w:val="00136EF2"/>
    <w:rsid w:val="00140777"/>
    <w:rsid w:val="00143DAB"/>
    <w:rsid w:val="0014467B"/>
    <w:rsid w:val="0014648F"/>
    <w:rsid w:val="00146683"/>
    <w:rsid w:val="00146E69"/>
    <w:rsid w:val="00147081"/>
    <w:rsid w:val="001471C1"/>
    <w:rsid w:val="00147B55"/>
    <w:rsid w:val="00147F6D"/>
    <w:rsid w:val="001504C3"/>
    <w:rsid w:val="00150710"/>
    <w:rsid w:val="00151D7A"/>
    <w:rsid w:val="0015301D"/>
    <w:rsid w:val="00153F01"/>
    <w:rsid w:val="00154DE8"/>
    <w:rsid w:val="00155537"/>
    <w:rsid w:val="0015580F"/>
    <w:rsid w:val="001560A3"/>
    <w:rsid w:val="00156F4B"/>
    <w:rsid w:val="00161844"/>
    <w:rsid w:val="00161D96"/>
    <w:rsid w:val="00167B36"/>
    <w:rsid w:val="0017374C"/>
    <w:rsid w:val="0017458A"/>
    <w:rsid w:val="0017758D"/>
    <w:rsid w:val="00177D11"/>
    <w:rsid w:val="00182AC4"/>
    <w:rsid w:val="00182F62"/>
    <w:rsid w:val="00183A81"/>
    <w:rsid w:val="001850FD"/>
    <w:rsid w:val="0018645A"/>
    <w:rsid w:val="00187858"/>
    <w:rsid w:val="00190970"/>
    <w:rsid w:val="0019129A"/>
    <w:rsid w:val="00193163"/>
    <w:rsid w:val="00193DA0"/>
    <w:rsid w:val="00194156"/>
    <w:rsid w:val="001A173E"/>
    <w:rsid w:val="001A1C00"/>
    <w:rsid w:val="001A284F"/>
    <w:rsid w:val="001A54AE"/>
    <w:rsid w:val="001A553D"/>
    <w:rsid w:val="001A6FEC"/>
    <w:rsid w:val="001A7D31"/>
    <w:rsid w:val="001A7FCF"/>
    <w:rsid w:val="001B093F"/>
    <w:rsid w:val="001B0B0C"/>
    <w:rsid w:val="001B51F2"/>
    <w:rsid w:val="001B562F"/>
    <w:rsid w:val="001B581A"/>
    <w:rsid w:val="001B7434"/>
    <w:rsid w:val="001B78C2"/>
    <w:rsid w:val="001B7B4E"/>
    <w:rsid w:val="001B7FD7"/>
    <w:rsid w:val="001C1870"/>
    <w:rsid w:val="001C1C73"/>
    <w:rsid w:val="001C217C"/>
    <w:rsid w:val="001C294B"/>
    <w:rsid w:val="001C4A2F"/>
    <w:rsid w:val="001C5C34"/>
    <w:rsid w:val="001C60F1"/>
    <w:rsid w:val="001C690C"/>
    <w:rsid w:val="001D1494"/>
    <w:rsid w:val="001D2F4E"/>
    <w:rsid w:val="001D3058"/>
    <w:rsid w:val="001D342B"/>
    <w:rsid w:val="001D4004"/>
    <w:rsid w:val="001D7058"/>
    <w:rsid w:val="001D7C3D"/>
    <w:rsid w:val="001E0CCE"/>
    <w:rsid w:val="001E4A16"/>
    <w:rsid w:val="001E4B1B"/>
    <w:rsid w:val="001E5FDD"/>
    <w:rsid w:val="001E6570"/>
    <w:rsid w:val="001F068E"/>
    <w:rsid w:val="001F0DE1"/>
    <w:rsid w:val="001F1554"/>
    <w:rsid w:val="001F3099"/>
    <w:rsid w:val="001F3B18"/>
    <w:rsid w:val="001F475C"/>
    <w:rsid w:val="001F5170"/>
    <w:rsid w:val="001F51EA"/>
    <w:rsid w:val="001F5A67"/>
    <w:rsid w:val="0020007D"/>
    <w:rsid w:val="002017C6"/>
    <w:rsid w:val="00202FB6"/>
    <w:rsid w:val="002039E9"/>
    <w:rsid w:val="00204231"/>
    <w:rsid w:val="002051DA"/>
    <w:rsid w:val="00206AB1"/>
    <w:rsid w:val="0021050A"/>
    <w:rsid w:val="00210FC9"/>
    <w:rsid w:val="002137B5"/>
    <w:rsid w:val="00216274"/>
    <w:rsid w:val="00216E10"/>
    <w:rsid w:val="0022031D"/>
    <w:rsid w:val="00224716"/>
    <w:rsid w:val="00225472"/>
    <w:rsid w:val="00226306"/>
    <w:rsid w:val="002264C4"/>
    <w:rsid w:val="00227826"/>
    <w:rsid w:val="00227F3C"/>
    <w:rsid w:val="002342BC"/>
    <w:rsid w:val="00234581"/>
    <w:rsid w:val="002348AA"/>
    <w:rsid w:val="002348B5"/>
    <w:rsid w:val="00235442"/>
    <w:rsid w:val="00235A73"/>
    <w:rsid w:val="00236D69"/>
    <w:rsid w:val="00236F30"/>
    <w:rsid w:val="002402FD"/>
    <w:rsid w:val="00242E0A"/>
    <w:rsid w:val="00243989"/>
    <w:rsid w:val="00243FCC"/>
    <w:rsid w:val="002443F4"/>
    <w:rsid w:val="00244BDE"/>
    <w:rsid w:val="002454D4"/>
    <w:rsid w:val="00245709"/>
    <w:rsid w:val="00247447"/>
    <w:rsid w:val="00250B60"/>
    <w:rsid w:val="00252B0E"/>
    <w:rsid w:val="00252D2B"/>
    <w:rsid w:val="002546C5"/>
    <w:rsid w:val="00255ED8"/>
    <w:rsid w:val="00260147"/>
    <w:rsid w:val="002605C3"/>
    <w:rsid w:val="00260AC9"/>
    <w:rsid w:val="00260E6B"/>
    <w:rsid w:val="00261730"/>
    <w:rsid w:val="00261BF4"/>
    <w:rsid w:val="00261DC1"/>
    <w:rsid w:val="0026494A"/>
    <w:rsid w:val="002669EF"/>
    <w:rsid w:val="0027034A"/>
    <w:rsid w:val="00270ED2"/>
    <w:rsid w:val="0027208F"/>
    <w:rsid w:val="002734B0"/>
    <w:rsid w:val="00273B28"/>
    <w:rsid w:val="00274D98"/>
    <w:rsid w:val="00276194"/>
    <w:rsid w:val="002763B5"/>
    <w:rsid w:val="002767FB"/>
    <w:rsid w:val="0028030B"/>
    <w:rsid w:val="002811FE"/>
    <w:rsid w:val="002820A6"/>
    <w:rsid w:val="00282DEE"/>
    <w:rsid w:val="00285A26"/>
    <w:rsid w:val="002862ED"/>
    <w:rsid w:val="00287295"/>
    <w:rsid w:val="00292B6B"/>
    <w:rsid w:val="002958AD"/>
    <w:rsid w:val="00297031"/>
    <w:rsid w:val="002A0822"/>
    <w:rsid w:val="002A43C7"/>
    <w:rsid w:val="002A5A22"/>
    <w:rsid w:val="002A5E7B"/>
    <w:rsid w:val="002B10A6"/>
    <w:rsid w:val="002B1582"/>
    <w:rsid w:val="002B1810"/>
    <w:rsid w:val="002B2157"/>
    <w:rsid w:val="002B29E7"/>
    <w:rsid w:val="002B470D"/>
    <w:rsid w:val="002B6038"/>
    <w:rsid w:val="002B791C"/>
    <w:rsid w:val="002C04F3"/>
    <w:rsid w:val="002C14D8"/>
    <w:rsid w:val="002C27FF"/>
    <w:rsid w:val="002C4137"/>
    <w:rsid w:val="002C6254"/>
    <w:rsid w:val="002D0967"/>
    <w:rsid w:val="002D0DA3"/>
    <w:rsid w:val="002D3038"/>
    <w:rsid w:val="002D3C90"/>
    <w:rsid w:val="002D4AAC"/>
    <w:rsid w:val="002D5670"/>
    <w:rsid w:val="002D56CF"/>
    <w:rsid w:val="002D5F23"/>
    <w:rsid w:val="002D5FF7"/>
    <w:rsid w:val="002D7766"/>
    <w:rsid w:val="002E1AF0"/>
    <w:rsid w:val="002E2CAD"/>
    <w:rsid w:val="002E44CC"/>
    <w:rsid w:val="002E52EC"/>
    <w:rsid w:val="002E5BF8"/>
    <w:rsid w:val="002E6B8F"/>
    <w:rsid w:val="002F4042"/>
    <w:rsid w:val="002F430D"/>
    <w:rsid w:val="002F5222"/>
    <w:rsid w:val="00300A59"/>
    <w:rsid w:val="00302031"/>
    <w:rsid w:val="00304215"/>
    <w:rsid w:val="003051B3"/>
    <w:rsid w:val="003060C0"/>
    <w:rsid w:val="003062C7"/>
    <w:rsid w:val="00306947"/>
    <w:rsid w:val="00306F33"/>
    <w:rsid w:val="003070CB"/>
    <w:rsid w:val="00307B88"/>
    <w:rsid w:val="00310A87"/>
    <w:rsid w:val="00311139"/>
    <w:rsid w:val="00313261"/>
    <w:rsid w:val="0031353A"/>
    <w:rsid w:val="00314870"/>
    <w:rsid w:val="00314D43"/>
    <w:rsid w:val="003168AA"/>
    <w:rsid w:val="00316A0C"/>
    <w:rsid w:val="00316B32"/>
    <w:rsid w:val="00317E7A"/>
    <w:rsid w:val="003221EE"/>
    <w:rsid w:val="003260B6"/>
    <w:rsid w:val="00326E56"/>
    <w:rsid w:val="00327C63"/>
    <w:rsid w:val="00330B69"/>
    <w:rsid w:val="00332B93"/>
    <w:rsid w:val="00332E79"/>
    <w:rsid w:val="00333232"/>
    <w:rsid w:val="0033352E"/>
    <w:rsid w:val="00334150"/>
    <w:rsid w:val="003355A0"/>
    <w:rsid w:val="0034079F"/>
    <w:rsid w:val="00340EF8"/>
    <w:rsid w:val="003426C6"/>
    <w:rsid w:val="00342D95"/>
    <w:rsid w:val="003444D9"/>
    <w:rsid w:val="00345DA0"/>
    <w:rsid w:val="00346CC8"/>
    <w:rsid w:val="003508D1"/>
    <w:rsid w:val="003508F7"/>
    <w:rsid w:val="003518D5"/>
    <w:rsid w:val="00352992"/>
    <w:rsid w:val="003546C5"/>
    <w:rsid w:val="00355A30"/>
    <w:rsid w:val="00360F5B"/>
    <w:rsid w:val="0036110F"/>
    <w:rsid w:val="00362180"/>
    <w:rsid w:val="00362361"/>
    <w:rsid w:val="00362C5D"/>
    <w:rsid w:val="00363E12"/>
    <w:rsid w:val="003649EE"/>
    <w:rsid w:val="00364B78"/>
    <w:rsid w:val="00370806"/>
    <w:rsid w:val="00371C34"/>
    <w:rsid w:val="00372BFD"/>
    <w:rsid w:val="00374958"/>
    <w:rsid w:val="003763A5"/>
    <w:rsid w:val="003771AE"/>
    <w:rsid w:val="00377A91"/>
    <w:rsid w:val="00380442"/>
    <w:rsid w:val="003805A9"/>
    <w:rsid w:val="003807FD"/>
    <w:rsid w:val="003822C5"/>
    <w:rsid w:val="003824C8"/>
    <w:rsid w:val="00382CBA"/>
    <w:rsid w:val="003839E4"/>
    <w:rsid w:val="003862C6"/>
    <w:rsid w:val="00386C35"/>
    <w:rsid w:val="0039001C"/>
    <w:rsid w:val="00391751"/>
    <w:rsid w:val="0039209C"/>
    <w:rsid w:val="00392AB3"/>
    <w:rsid w:val="00392D6C"/>
    <w:rsid w:val="00393F92"/>
    <w:rsid w:val="00395C68"/>
    <w:rsid w:val="00396A23"/>
    <w:rsid w:val="00396F92"/>
    <w:rsid w:val="003A0345"/>
    <w:rsid w:val="003A2933"/>
    <w:rsid w:val="003A54C0"/>
    <w:rsid w:val="003A64A9"/>
    <w:rsid w:val="003A78E5"/>
    <w:rsid w:val="003B0F2C"/>
    <w:rsid w:val="003B1A42"/>
    <w:rsid w:val="003B2AB6"/>
    <w:rsid w:val="003B3E93"/>
    <w:rsid w:val="003B4CC6"/>
    <w:rsid w:val="003B4EF1"/>
    <w:rsid w:val="003C0284"/>
    <w:rsid w:val="003C13CB"/>
    <w:rsid w:val="003C1806"/>
    <w:rsid w:val="003C337D"/>
    <w:rsid w:val="003C3649"/>
    <w:rsid w:val="003C4B0E"/>
    <w:rsid w:val="003C4B2D"/>
    <w:rsid w:val="003C690E"/>
    <w:rsid w:val="003C71D7"/>
    <w:rsid w:val="003D19C3"/>
    <w:rsid w:val="003D1A12"/>
    <w:rsid w:val="003D2458"/>
    <w:rsid w:val="003D43D6"/>
    <w:rsid w:val="003D59DE"/>
    <w:rsid w:val="003D5BBD"/>
    <w:rsid w:val="003D5BDC"/>
    <w:rsid w:val="003D685C"/>
    <w:rsid w:val="003D6B4A"/>
    <w:rsid w:val="003D7399"/>
    <w:rsid w:val="003E04B5"/>
    <w:rsid w:val="003E1ACB"/>
    <w:rsid w:val="003E1CCE"/>
    <w:rsid w:val="003E3709"/>
    <w:rsid w:val="003E5BD8"/>
    <w:rsid w:val="003E7451"/>
    <w:rsid w:val="003F0896"/>
    <w:rsid w:val="003F0D3B"/>
    <w:rsid w:val="003F10F0"/>
    <w:rsid w:val="003F22AF"/>
    <w:rsid w:val="003F43E2"/>
    <w:rsid w:val="003F49FE"/>
    <w:rsid w:val="003F580D"/>
    <w:rsid w:val="003F5A5E"/>
    <w:rsid w:val="003F5B1A"/>
    <w:rsid w:val="003F6F17"/>
    <w:rsid w:val="0040004E"/>
    <w:rsid w:val="004013A1"/>
    <w:rsid w:val="004013D3"/>
    <w:rsid w:val="00401F15"/>
    <w:rsid w:val="004060E4"/>
    <w:rsid w:val="00406859"/>
    <w:rsid w:val="00410EE3"/>
    <w:rsid w:val="00412D9D"/>
    <w:rsid w:val="00414347"/>
    <w:rsid w:val="004143AE"/>
    <w:rsid w:val="00415013"/>
    <w:rsid w:val="004152FF"/>
    <w:rsid w:val="004156F7"/>
    <w:rsid w:val="00416A0A"/>
    <w:rsid w:val="004171FC"/>
    <w:rsid w:val="00417621"/>
    <w:rsid w:val="00420357"/>
    <w:rsid w:val="004227DC"/>
    <w:rsid w:val="00423326"/>
    <w:rsid w:val="00425F84"/>
    <w:rsid w:val="00426F18"/>
    <w:rsid w:val="00431968"/>
    <w:rsid w:val="004333E2"/>
    <w:rsid w:val="00433D90"/>
    <w:rsid w:val="00433EDB"/>
    <w:rsid w:val="0043587B"/>
    <w:rsid w:val="0043616C"/>
    <w:rsid w:val="00437A63"/>
    <w:rsid w:val="004417F0"/>
    <w:rsid w:val="004419B9"/>
    <w:rsid w:val="00442382"/>
    <w:rsid w:val="0044346D"/>
    <w:rsid w:val="0044372A"/>
    <w:rsid w:val="00444A0D"/>
    <w:rsid w:val="0044587E"/>
    <w:rsid w:val="00447C07"/>
    <w:rsid w:val="00450639"/>
    <w:rsid w:val="00450FA5"/>
    <w:rsid w:val="004526B3"/>
    <w:rsid w:val="00452C45"/>
    <w:rsid w:val="0045454E"/>
    <w:rsid w:val="004559BC"/>
    <w:rsid w:val="00455EB4"/>
    <w:rsid w:val="00461EA1"/>
    <w:rsid w:val="00463579"/>
    <w:rsid w:val="00463B92"/>
    <w:rsid w:val="0046536E"/>
    <w:rsid w:val="00467AA3"/>
    <w:rsid w:val="00467B4C"/>
    <w:rsid w:val="004700B5"/>
    <w:rsid w:val="00474590"/>
    <w:rsid w:val="0047583B"/>
    <w:rsid w:val="0047650B"/>
    <w:rsid w:val="00476C5D"/>
    <w:rsid w:val="00480301"/>
    <w:rsid w:val="00481444"/>
    <w:rsid w:val="00481ABD"/>
    <w:rsid w:val="00481DD7"/>
    <w:rsid w:val="004841FE"/>
    <w:rsid w:val="004851F4"/>
    <w:rsid w:val="004873A5"/>
    <w:rsid w:val="004874E2"/>
    <w:rsid w:val="004925EF"/>
    <w:rsid w:val="00494955"/>
    <w:rsid w:val="0049506F"/>
    <w:rsid w:val="0049587D"/>
    <w:rsid w:val="004967B6"/>
    <w:rsid w:val="00496964"/>
    <w:rsid w:val="004A036C"/>
    <w:rsid w:val="004A2EB2"/>
    <w:rsid w:val="004A7C43"/>
    <w:rsid w:val="004B3C0D"/>
    <w:rsid w:val="004B4212"/>
    <w:rsid w:val="004B69AD"/>
    <w:rsid w:val="004B6DFC"/>
    <w:rsid w:val="004C0438"/>
    <w:rsid w:val="004C2F33"/>
    <w:rsid w:val="004C3A24"/>
    <w:rsid w:val="004C5860"/>
    <w:rsid w:val="004C5C91"/>
    <w:rsid w:val="004C663B"/>
    <w:rsid w:val="004C670B"/>
    <w:rsid w:val="004C6E02"/>
    <w:rsid w:val="004D12D3"/>
    <w:rsid w:val="004D2AF7"/>
    <w:rsid w:val="004E0399"/>
    <w:rsid w:val="004E04A3"/>
    <w:rsid w:val="004E0CAD"/>
    <w:rsid w:val="004E192B"/>
    <w:rsid w:val="004E1DAE"/>
    <w:rsid w:val="004E48DD"/>
    <w:rsid w:val="004E6E73"/>
    <w:rsid w:val="004E76A3"/>
    <w:rsid w:val="004E7B8B"/>
    <w:rsid w:val="004F1C6D"/>
    <w:rsid w:val="004F24DD"/>
    <w:rsid w:val="004F3AB1"/>
    <w:rsid w:val="004F549A"/>
    <w:rsid w:val="005064AC"/>
    <w:rsid w:val="00507263"/>
    <w:rsid w:val="00507B81"/>
    <w:rsid w:val="00511012"/>
    <w:rsid w:val="00511B04"/>
    <w:rsid w:val="005125EC"/>
    <w:rsid w:val="00512629"/>
    <w:rsid w:val="00514514"/>
    <w:rsid w:val="00516552"/>
    <w:rsid w:val="0051788E"/>
    <w:rsid w:val="005201ED"/>
    <w:rsid w:val="00520F8C"/>
    <w:rsid w:val="00521FB3"/>
    <w:rsid w:val="00523A2E"/>
    <w:rsid w:val="00523AA0"/>
    <w:rsid w:val="0052455C"/>
    <w:rsid w:val="00525356"/>
    <w:rsid w:val="00526308"/>
    <w:rsid w:val="00526A0E"/>
    <w:rsid w:val="005307CF"/>
    <w:rsid w:val="0053101F"/>
    <w:rsid w:val="00531CE1"/>
    <w:rsid w:val="005344D4"/>
    <w:rsid w:val="00536A6E"/>
    <w:rsid w:val="00536E8C"/>
    <w:rsid w:val="0053774F"/>
    <w:rsid w:val="00541CB5"/>
    <w:rsid w:val="00542CBC"/>
    <w:rsid w:val="005430F1"/>
    <w:rsid w:val="00543480"/>
    <w:rsid w:val="00544BC8"/>
    <w:rsid w:val="0054648D"/>
    <w:rsid w:val="00546798"/>
    <w:rsid w:val="00550549"/>
    <w:rsid w:val="00551497"/>
    <w:rsid w:val="00551728"/>
    <w:rsid w:val="00551FE7"/>
    <w:rsid w:val="005525C3"/>
    <w:rsid w:val="0055673C"/>
    <w:rsid w:val="00557619"/>
    <w:rsid w:val="00557CB7"/>
    <w:rsid w:val="00557DFF"/>
    <w:rsid w:val="00560409"/>
    <w:rsid w:val="00563D1E"/>
    <w:rsid w:val="0056767C"/>
    <w:rsid w:val="00567724"/>
    <w:rsid w:val="00570DC1"/>
    <w:rsid w:val="0057147C"/>
    <w:rsid w:val="0057202B"/>
    <w:rsid w:val="005721E8"/>
    <w:rsid w:val="005760B6"/>
    <w:rsid w:val="0058017C"/>
    <w:rsid w:val="0058151C"/>
    <w:rsid w:val="00582560"/>
    <w:rsid w:val="0058320D"/>
    <w:rsid w:val="005840F8"/>
    <w:rsid w:val="00586F0C"/>
    <w:rsid w:val="00590147"/>
    <w:rsid w:val="00590EFC"/>
    <w:rsid w:val="005912DD"/>
    <w:rsid w:val="005942DB"/>
    <w:rsid w:val="005965F2"/>
    <w:rsid w:val="00597052"/>
    <w:rsid w:val="00597C1C"/>
    <w:rsid w:val="005A1036"/>
    <w:rsid w:val="005A1D06"/>
    <w:rsid w:val="005A1E95"/>
    <w:rsid w:val="005A3F06"/>
    <w:rsid w:val="005A3F51"/>
    <w:rsid w:val="005A4381"/>
    <w:rsid w:val="005A48A3"/>
    <w:rsid w:val="005A5561"/>
    <w:rsid w:val="005A695D"/>
    <w:rsid w:val="005A7ADD"/>
    <w:rsid w:val="005B1283"/>
    <w:rsid w:val="005B1975"/>
    <w:rsid w:val="005B1C53"/>
    <w:rsid w:val="005B1F05"/>
    <w:rsid w:val="005B32B2"/>
    <w:rsid w:val="005B4602"/>
    <w:rsid w:val="005B46BE"/>
    <w:rsid w:val="005B46E6"/>
    <w:rsid w:val="005B7EEC"/>
    <w:rsid w:val="005C0CEB"/>
    <w:rsid w:val="005C0D31"/>
    <w:rsid w:val="005C1C9F"/>
    <w:rsid w:val="005C2A40"/>
    <w:rsid w:val="005C4177"/>
    <w:rsid w:val="005C5501"/>
    <w:rsid w:val="005C5F88"/>
    <w:rsid w:val="005C6309"/>
    <w:rsid w:val="005C6452"/>
    <w:rsid w:val="005C7090"/>
    <w:rsid w:val="005D22B6"/>
    <w:rsid w:val="005D360D"/>
    <w:rsid w:val="005D406E"/>
    <w:rsid w:val="005D4102"/>
    <w:rsid w:val="005D4DFE"/>
    <w:rsid w:val="005D52DA"/>
    <w:rsid w:val="005D5A6D"/>
    <w:rsid w:val="005D5D5F"/>
    <w:rsid w:val="005D5F97"/>
    <w:rsid w:val="005D6875"/>
    <w:rsid w:val="005D6EF1"/>
    <w:rsid w:val="005D742A"/>
    <w:rsid w:val="005D76F7"/>
    <w:rsid w:val="005E15B3"/>
    <w:rsid w:val="005E22E6"/>
    <w:rsid w:val="005E28C0"/>
    <w:rsid w:val="005E33A8"/>
    <w:rsid w:val="005E35CF"/>
    <w:rsid w:val="005E3F80"/>
    <w:rsid w:val="005E4D80"/>
    <w:rsid w:val="005E5375"/>
    <w:rsid w:val="005E6B1A"/>
    <w:rsid w:val="005E6DD9"/>
    <w:rsid w:val="005F0282"/>
    <w:rsid w:val="005F05F1"/>
    <w:rsid w:val="005F1C76"/>
    <w:rsid w:val="005F290F"/>
    <w:rsid w:val="005F30E4"/>
    <w:rsid w:val="005F3A1B"/>
    <w:rsid w:val="005F3B63"/>
    <w:rsid w:val="005F4090"/>
    <w:rsid w:val="005F5BDD"/>
    <w:rsid w:val="005F5D2F"/>
    <w:rsid w:val="005F66B7"/>
    <w:rsid w:val="00600660"/>
    <w:rsid w:val="00601387"/>
    <w:rsid w:val="00601AB3"/>
    <w:rsid w:val="00602BE1"/>
    <w:rsid w:val="006059B8"/>
    <w:rsid w:val="006063E9"/>
    <w:rsid w:val="00606481"/>
    <w:rsid w:val="00611BE9"/>
    <w:rsid w:val="00613054"/>
    <w:rsid w:val="00613A24"/>
    <w:rsid w:val="00613BF5"/>
    <w:rsid w:val="006144D0"/>
    <w:rsid w:val="006147B5"/>
    <w:rsid w:val="00614CB6"/>
    <w:rsid w:val="00615D2F"/>
    <w:rsid w:val="00623A0C"/>
    <w:rsid w:val="00624665"/>
    <w:rsid w:val="00626720"/>
    <w:rsid w:val="00627C53"/>
    <w:rsid w:val="00627D0C"/>
    <w:rsid w:val="006303EA"/>
    <w:rsid w:val="006339AC"/>
    <w:rsid w:val="00635F82"/>
    <w:rsid w:val="0064018F"/>
    <w:rsid w:val="00641E6C"/>
    <w:rsid w:val="006429DE"/>
    <w:rsid w:val="00643765"/>
    <w:rsid w:val="0064391B"/>
    <w:rsid w:val="006441C1"/>
    <w:rsid w:val="006458EB"/>
    <w:rsid w:val="00646776"/>
    <w:rsid w:val="00646C44"/>
    <w:rsid w:val="00650308"/>
    <w:rsid w:val="00650A94"/>
    <w:rsid w:val="0065143E"/>
    <w:rsid w:val="006525D2"/>
    <w:rsid w:val="0065263B"/>
    <w:rsid w:val="0065293C"/>
    <w:rsid w:val="00660501"/>
    <w:rsid w:val="00660C3D"/>
    <w:rsid w:val="00663109"/>
    <w:rsid w:val="00663A23"/>
    <w:rsid w:val="0066585F"/>
    <w:rsid w:val="00666880"/>
    <w:rsid w:val="00670130"/>
    <w:rsid w:val="00670168"/>
    <w:rsid w:val="00670809"/>
    <w:rsid w:val="006749C4"/>
    <w:rsid w:val="006749F2"/>
    <w:rsid w:val="00674DB7"/>
    <w:rsid w:val="006770D8"/>
    <w:rsid w:val="00677AF1"/>
    <w:rsid w:val="006800DC"/>
    <w:rsid w:val="00681C94"/>
    <w:rsid w:val="006826C8"/>
    <w:rsid w:val="0068337D"/>
    <w:rsid w:val="00683490"/>
    <w:rsid w:val="00685356"/>
    <w:rsid w:val="00690815"/>
    <w:rsid w:val="006928B0"/>
    <w:rsid w:val="00692D43"/>
    <w:rsid w:val="006935D9"/>
    <w:rsid w:val="00693CE0"/>
    <w:rsid w:val="00695A65"/>
    <w:rsid w:val="006962DB"/>
    <w:rsid w:val="00696902"/>
    <w:rsid w:val="00696EEC"/>
    <w:rsid w:val="006A0B65"/>
    <w:rsid w:val="006A421B"/>
    <w:rsid w:val="006A5E8F"/>
    <w:rsid w:val="006A631A"/>
    <w:rsid w:val="006B08EF"/>
    <w:rsid w:val="006B0D9B"/>
    <w:rsid w:val="006B24CB"/>
    <w:rsid w:val="006B3907"/>
    <w:rsid w:val="006B3BE6"/>
    <w:rsid w:val="006B4219"/>
    <w:rsid w:val="006B433F"/>
    <w:rsid w:val="006B4453"/>
    <w:rsid w:val="006B47F1"/>
    <w:rsid w:val="006B5647"/>
    <w:rsid w:val="006B73AE"/>
    <w:rsid w:val="006C0387"/>
    <w:rsid w:val="006C052E"/>
    <w:rsid w:val="006C74FA"/>
    <w:rsid w:val="006C7532"/>
    <w:rsid w:val="006C7A4B"/>
    <w:rsid w:val="006D1AAE"/>
    <w:rsid w:val="006D268C"/>
    <w:rsid w:val="006D3EFE"/>
    <w:rsid w:val="006D4BD4"/>
    <w:rsid w:val="006D5DDF"/>
    <w:rsid w:val="006D68C4"/>
    <w:rsid w:val="006D754C"/>
    <w:rsid w:val="006D7C4F"/>
    <w:rsid w:val="006D7E81"/>
    <w:rsid w:val="006E3A11"/>
    <w:rsid w:val="006E41A7"/>
    <w:rsid w:val="006F0188"/>
    <w:rsid w:val="006F0208"/>
    <w:rsid w:val="006F2024"/>
    <w:rsid w:val="006F2DCB"/>
    <w:rsid w:val="006F3C18"/>
    <w:rsid w:val="006F525F"/>
    <w:rsid w:val="006F7EFE"/>
    <w:rsid w:val="006F7F2B"/>
    <w:rsid w:val="00701008"/>
    <w:rsid w:val="007011EF"/>
    <w:rsid w:val="00701312"/>
    <w:rsid w:val="00703144"/>
    <w:rsid w:val="00704033"/>
    <w:rsid w:val="00704946"/>
    <w:rsid w:val="007067EA"/>
    <w:rsid w:val="00707B3F"/>
    <w:rsid w:val="00707BAD"/>
    <w:rsid w:val="007121A6"/>
    <w:rsid w:val="00712EC7"/>
    <w:rsid w:val="00713EBD"/>
    <w:rsid w:val="00720813"/>
    <w:rsid w:val="00720F08"/>
    <w:rsid w:val="00721BC5"/>
    <w:rsid w:val="007243DE"/>
    <w:rsid w:val="00726953"/>
    <w:rsid w:val="00726C16"/>
    <w:rsid w:val="007278BB"/>
    <w:rsid w:val="007302DF"/>
    <w:rsid w:val="0073032A"/>
    <w:rsid w:val="007331FA"/>
    <w:rsid w:val="007332F2"/>
    <w:rsid w:val="007365BE"/>
    <w:rsid w:val="00736890"/>
    <w:rsid w:val="00737123"/>
    <w:rsid w:val="00740721"/>
    <w:rsid w:val="00743A31"/>
    <w:rsid w:val="00744CE2"/>
    <w:rsid w:val="00750423"/>
    <w:rsid w:val="00750806"/>
    <w:rsid w:val="00750C3F"/>
    <w:rsid w:val="00751039"/>
    <w:rsid w:val="007510AE"/>
    <w:rsid w:val="00751129"/>
    <w:rsid w:val="007512AE"/>
    <w:rsid w:val="0075164A"/>
    <w:rsid w:val="00754317"/>
    <w:rsid w:val="0075437B"/>
    <w:rsid w:val="00754CBE"/>
    <w:rsid w:val="00755359"/>
    <w:rsid w:val="007560F9"/>
    <w:rsid w:val="0075666B"/>
    <w:rsid w:val="00756A4A"/>
    <w:rsid w:val="00756D9D"/>
    <w:rsid w:val="00757379"/>
    <w:rsid w:val="0075766A"/>
    <w:rsid w:val="00761806"/>
    <w:rsid w:val="00761897"/>
    <w:rsid w:val="00761898"/>
    <w:rsid w:val="007620B9"/>
    <w:rsid w:val="00762948"/>
    <w:rsid w:val="0076388F"/>
    <w:rsid w:val="007647BC"/>
    <w:rsid w:val="00764DE3"/>
    <w:rsid w:val="007652D7"/>
    <w:rsid w:val="0076591E"/>
    <w:rsid w:val="00765F57"/>
    <w:rsid w:val="007667A2"/>
    <w:rsid w:val="00766B4F"/>
    <w:rsid w:val="0077266B"/>
    <w:rsid w:val="0077323E"/>
    <w:rsid w:val="00776330"/>
    <w:rsid w:val="00776F79"/>
    <w:rsid w:val="00777103"/>
    <w:rsid w:val="00777FFE"/>
    <w:rsid w:val="007814AE"/>
    <w:rsid w:val="00781A4F"/>
    <w:rsid w:val="00781A95"/>
    <w:rsid w:val="007838DA"/>
    <w:rsid w:val="0078431F"/>
    <w:rsid w:val="00785381"/>
    <w:rsid w:val="007865FB"/>
    <w:rsid w:val="00787581"/>
    <w:rsid w:val="00787703"/>
    <w:rsid w:val="007915B0"/>
    <w:rsid w:val="007920EE"/>
    <w:rsid w:val="00793D39"/>
    <w:rsid w:val="00793DB7"/>
    <w:rsid w:val="00793EB8"/>
    <w:rsid w:val="007947BF"/>
    <w:rsid w:val="007951F4"/>
    <w:rsid w:val="00795AE8"/>
    <w:rsid w:val="00796F27"/>
    <w:rsid w:val="007974AE"/>
    <w:rsid w:val="007A03E5"/>
    <w:rsid w:val="007A126D"/>
    <w:rsid w:val="007A216C"/>
    <w:rsid w:val="007A4243"/>
    <w:rsid w:val="007B0B68"/>
    <w:rsid w:val="007B1277"/>
    <w:rsid w:val="007B233A"/>
    <w:rsid w:val="007B3CAD"/>
    <w:rsid w:val="007B41F4"/>
    <w:rsid w:val="007B433C"/>
    <w:rsid w:val="007B45FC"/>
    <w:rsid w:val="007B5A83"/>
    <w:rsid w:val="007B5DCF"/>
    <w:rsid w:val="007B61C6"/>
    <w:rsid w:val="007B698F"/>
    <w:rsid w:val="007B6A81"/>
    <w:rsid w:val="007B6B72"/>
    <w:rsid w:val="007B7E1E"/>
    <w:rsid w:val="007C204F"/>
    <w:rsid w:val="007C3BBF"/>
    <w:rsid w:val="007C3CEA"/>
    <w:rsid w:val="007C5A68"/>
    <w:rsid w:val="007C74EA"/>
    <w:rsid w:val="007C77F6"/>
    <w:rsid w:val="007D0272"/>
    <w:rsid w:val="007D1B55"/>
    <w:rsid w:val="007D1CFE"/>
    <w:rsid w:val="007D1FC1"/>
    <w:rsid w:val="007D2BAD"/>
    <w:rsid w:val="007D405E"/>
    <w:rsid w:val="007D6087"/>
    <w:rsid w:val="007E04B9"/>
    <w:rsid w:val="007E0EBA"/>
    <w:rsid w:val="007E1872"/>
    <w:rsid w:val="007E3457"/>
    <w:rsid w:val="007E37A4"/>
    <w:rsid w:val="007E4732"/>
    <w:rsid w:val="007E77E2"/>
    <w:rsid w:val="007F0D7F"/>
    <w:rsid w:val="007F13E2"/>
    <w:rsid w:val="007F2601"/>
    <w:rsid w:val="007F32A3"/>
    <w:rsid w:val="007F49D9"/>
    <w:rsid w:val="007F6C66"/>
    <w:rsid w:val="007F6D0A"/>
    <w:rsid w:val="007F7133"/>
    <w:rsid w:val="007F72E3"/>
    <w:rsid w:val="00801D27"/>
    <w:rsid w:val="00802771"/>
    <w:rsid w:val="00802E1E"/>
    <w:rsid w:val="00803E43"/>
    <w:rsid w:val="00805756"/>
    <w:rsid w:val="0080616E"/>
    <w:rsid w:val="00806621"/>
    <w:rsid w:val="00810159"/>
    <w:rsid w:val="00810EF0"/>
    <w:rsid w:val="008115D7"/>
    <w:rsid w:val="00811637"/>
    <w:rsid w:val="008128E7"/>
    <w:rsid w:val="00812E2B"/>
    <w:rsid w:val="008137FA"/>
    <w:rsid w:val="008155E8"/>
    <w:rsid w:val="008165BC"/>
    <w:rsid w:val="0081726F"/>
    <w:rsid w:val="008174A5"/>
    <w:rsid w:val="00820BDC"/>
    <w:rsid w:val="008219AE"/>
    <w:rsid w:val="008226CA"/>
    <w:rsid w:val="0082287A"/>
    <w:rsid w:val="00830A8C"/>
    <w:rsid w:val="00832AB7"/>
    <w:rsid w:val="008346FD"/>
    <w:rsid w:val="008357E7"/>
    <w:rsid w:val="00836E48"/>
    <w:rsid w:val="00837B34"/>
    <w:rsid w:val="00841F74"/>
    <w:rsid w:val="00842502"/>
    <w:rsid w:val="008427B3"/>
    <w:rsid w:val="00842DB2"/>
    <w:rsid w:val="00842F7D"/>
    <w:rsid w:val="008432D6"/>
    <w:rsid w:val="00844FDB"/>
    <w:rsid w:val="00845026"/>
    <w:rsid w:val="00846AA0"/>
    <w:rsid w:val="00847F28"/>
    <w:rsid w:val="00855A0E"/>
    <w:rsid w:val="0085619D"/>
    <w:rsid w:val="0085641E"/>
    <w:rsid w:val="0085648E"/>
    <w:rsid w:val="00857A63"/>
    <w:rsid w:val="00857BCF"/>
    <w:rsid w:val="008602E3"/>
    <w:rsid w:val="00861146"/>
    <w:rsid w:val="00861F9B"/>
    <w:rsid w:val="008625AF"/>
    <w:rsid w:val="00863E6F"/>
    <w:rsid w:val="00864233"/>
    <w:rsid w:val="00864FF9"/>
    <w:rsid w:val="00865834"/>
    <w:rsid w:val="00865C7F"/>
    <w:rsid w:val="00867A05"/>
    <w:rsid w:val="00872D3C"/>
    <w:rsid w:val="00873AB4"/>
    <w:rsid w:val="00873C67"/>
    <w:rsid w:val="0087406E"/>
    <w:rsid w:val="0087508E"/>
    <w:rsid w:val="0088059E"/>
    <w:rsid w:val="00885719"/>
    <w:rsid w:val="008859AC"/>
    <w:rsid w:val="0088600E"/>
    <w:rsid w:val="00886FA3"/>
    <w:rsid w:val="008871B6"/>
    <w:rsid w:val="00887FDC"/>
    <w:rsid w:val="008906E3"/>
    <w:rsid w:val="008937F1"/>
    <w:rsid w:val="008950AF"/>
    <w:rsid w:val="008950BF"/>
    <w:rsid w:val="00895B32"/>
    <w:rsid w:val="008A0BCD"/>
    <w:rsid w:val="008A28AF"/>
    <w:rsid w:val="008A3B21"/>
    <w:rsid w:val="008A46BD"/>
    <w:rsid w:val="008A6AB7"/>
    <w:rsid w:val="008A6E50"/>
    <w:rsid w:val="008B0F61"/>
    <w:rsid w:val="008B2527"/>
    <w:rsid w:val="008B37C6"/>
    <w:rsid w:val="008B3F30"/>
    <w:rsid w:val="008B4BE9"/>
    <w:rsid w:val="008B4C81"/>
    <w:rsid w:val="008B5810"/>
    <w:rsid w:val="008B601C"/>
    <w:rsid w:val="008B62C2"/>
    <w:rsid w:val="008B7A6E"/>
    <w:rsid w:val="008C08C5"/>
    <w:rsid w:val="008C0C85"/>
    <w:rsid w:val="008C1E69"/>
    <w:rsid w:val="008C3971"/>
    <w:rsid w:val="008C3C61"/>
    <w:rsid w:val="008C5B4D"/>
    <w:rsid w:val="008C7270"/>
    <w:rsid w:val="008C72DA"/>
    <w:rsid w:val="008C7582"/>
    <w:rsid w:val="008D0F0C"/>
    <w:rsid w:val="008D1205"/>
    <w:rsid w:val="008D1383"/>
    <w:rsid w:val="008D1543"/>
    <w:rsid w:val="008D1888"/>
    <w:rsid w:val="008D3378"/>
    <w:rsid w:val="008D40C9"/>
    <w:rsid w:val="008D5D01"/>
    <w:rsid w:val="008D7872"/>
    <w:rsid w:val="008D7BCE"/>
    <w:rsid w:val="008D7EA9"/>
    <w:rsid w:val="008E2B0C"/>
    <w:rsid w:val="008E5D50"/>
    <w:rsid w:val="008E5E3C"/>
    <w:rsid w:val="008E6130"/>
    <w:rsid w:val="008F28AD"/>
    <w:rsid w:val="008F5116"/>
    <w:rsid w:val="008F55B0"/>
    <w:rsid w:val="008F5C4C"/>
    <w:rsid w:val="008F7782"/>
    <w:rsid w:val="0090046D"/>
    <w:rsid w:val="00903497"/>
    <w:rsid w:val="00904183"/>
    <w:rsid w:val="00904682"/>
    <w:rsid w:val="009049E0"/>
    <w:rsid w:val="00905800"/>
    <w:rsid w:val="00906815"/>
    <w:rsid w:val="00907C88"/>
    <w:rsid w:val="00907DC1"/>
    <w:rsid w:val="00912286"/>
    <w:rsid w:val="00913DF7"/>
    <w:rsid w:val="00914045"/>
    <w:rsid w:val="00924433"/>
    <w:rsid w:val="009256FE"/>
    <w:rsid w:val="00930CF9"/>
    <w:rsid w:val="009317E6"/>
    <w:rsid w:val="00931CBF"/>
    <w:rsid w:val="0093322B"/>
    <w:rsid w:val="009374BF"/>
    <w:rsid w:val="00940689"/>
    <w:rsid w:val="009409C5"/>
    <w:rsid w:val="00941BDC"/>
    <w:rsid w:val="00941DA5"/>
    <w:rsid w:val="009443CB"/>
    <w:rsid w:val="0094620E"/>
    <w:rsid w:val="0094674C"/>
    <w:rsid w:val="00951C06"/>
    <w:rsid w:val="0095270B"/>
    <w:rsid w:val="00955C9C"/>
    <w:rsid w:val="00960E07"/>
    <w:rsid w:val="00961A9F"/>
    <w:rsid w:val="00962DCB"/>
    <w:rsid w:val="00963942"/>
    <w:rsid w:val="00964395"/>
    <w:rsid w:val="009643F1"/>
    <w:rsid w:val="00964A5C"/>
    <w:rsid w:val="0096593D"/>
    <w:rsid w:val="00966BBA"/>
    <w:rsid w:val="0096787B"/>
    <w:rsid w:val="00971445"/>
    <w:rsid w:val="009718FD"/>
    <w:rsid w:val="00971FDE"/>
    <w:rsid w:val="00972CB3"/>
    <w:rsid w:val="009740C1"/>
    <w:rsid w:val="0097533D"/>
    <w:rsid w:val="0098070A"/>
    <w:rsid w:val="00980A96"/>
    <w:rsid w:val="009810D7"/>
    <w:rsid w:val="009853A6"/>
    <w:rsid w:val="00986396"/>
    <w:rsid w:val="0098640A"/>
    <w:rsid w:val="009866DD"/>
    <w:rsid w:val="00987476"/>
    <w:rsid w:val="00987F9A"/>
    <w:rsid w:val="00991255"/>
    <w:rsid w:val="009918DD"/>
    <w:rsid w:val="0099271D"/>
    <w:rsid w:val="00995397"/>
    <w:rsid w:val="009958BB"/>
    <w:rsid w:val="009A2597"/>
    <w:rsid w:val="009A51F0"/>
    <w:rsid w:val="009A66A2"/>
    <w:rsid w:val="009A7D9F"/>
    <w:rsid w:val="009B0674"/>
    <w:rsid w:val="009B19E4"/>
    <w:rsid w:val="009B1CD8"/>
    <w:rsid w:val="009B2FAC"/>
    <w:rsid w:val="009B50B8"/>
    <w:rsid w:val="009B5401"/>
    <w:rsid w:val="009B5CC5"/>
    <w:rsid w:val="009B6A56"/>
    <w:rsid w:val="009B7535"/>
    <w:rsid w:val="009C29B2"/>
    <w:rsid w:val="009C796C"/>
    <w:rsid w:val="009C7A13"/>
    <w:rsid w:val="009D012F"/>
    <w:rsid w:val="009D03AE"/>
    <w:rsid w:val="009D1BEC"/>
    <w:rsid w:val="009D46A3"/>
    <w:rsid w:val="009D5EAC"/>
    <w:rsid w:val="009E0369"/>
    <w:rsid w:val="009E2513"/>
    <w:rsid w:val="009E331B"/>
    <w:rsid w:val="009E3CC0"/>
    <w:rsid w:val="009E3F49"/>
    <w:rsid w:val="009E400E"/>
    <w:rsid w:val="009E58D4"/>
    <w:rsid w:val="009E5C8A"/>
    <w:rsid w:val="009E7165"/>
    <w:rsid w:val="009F0279"/>
    <w:rsid w:val="009F0CFD"/>
    <w:rsid w:val="009F1C89"/>
    <w:rsid w:val="009F2456"/>
    <w:rsid w:val="009F3D42"/>
    <w:rsid w:val="009F45B6"/>
    <w:rsid w:val="009F5AFC"/>
    <w:rsid w:val="009F6D68"/>
    <w:rsid w:val="00A01634"/>
    <w:rsid w:val="00A02412"/>
    <w:rsid w:val="00A0247A"/>
    <w:rsid w:val="00A032D4"/>
    <w:rsid w:val="00A0369D"/>
    <w:rsid w:val="00A03913"/>
    <w:rsid w:val="00A05FCC"/>
    <w:rsid w:val="00A11080"/>
    <w:rsid w:val="00A1164A"/>
    <w:rsid w:val="00A12390"/>
    <w:rsid w:val="00A123F4"/>
    <w:rsid w:val="00A136B2"/>
    <w:rsid w:val="00A1517B"/>
    <w:rsid w:val="00A16C23"/>
    <w:rsid w:val="00A16CD8"/>
    <w:rsid w:val="00A207E8"/>
    <w:rsid w:val="00A21290"/>
    <w:rsid w:val="00A212E5"/>
    <w:rsid w:val="00A227F6"/>
    <w:rsid w:val="00A232EB"/>
    <w:rsid w:val="00A23D97"/>
    <w:rsid w:val="00A25FA3"/>
    <w:rsid w:val="00A26587"/>
    <w:rsid w:val="00A27086"/>
    <w:rsid w:val="00A30CF4"/>
    <w:rsid w:val="00A3201C"/>
    <w:rsid w:val="00A34044"/>
    <w:rsid w:val="00A342E8"/>
    <w:rsid w:val="00A34C14"/>
    <w:rsid w:val="00A410C8"/>
    <w:rsid w:val="00A425A2"/>
    <w:rsid w:val="00A52234"/>
    <w:rsid w:val="00A522B4"/>
    <w:rsid w:val="00A550B8"/>
    <w:rsid w:val="00A55B72"/>
    <w:rsid w:val="00A63225"/>
    <w:rsid w:val="00A6407B"/>
    <w:rsid w:val="00A643A7"/>
    <w:rsid w:val="00A66993"/>
    <w:rsid w:val="00A67216"/>
    <w:rsid w:val="00A67C7A"/>
    <w:rsid w:val="00A7082D"/>
    <w:rsid w:val="00A70B7E"/>
    <w:rsid w:val="00A70D79"/>
    <w:rsid w:val="00A71290"/>
    <w:rsid w:val="00A717CD"/>
    <w:rsid w:val="00A71C2E"/>
    <w:rsid w:val="00A7206F"/>
    <w:rsid w:val="00A72856"/>
    <w:rsid w:val="00A72BFF"/>
    <w:rsid w:val="00A73B04"/>
    <w:rsid w:val="00A73B4B"/>
    <w:rsid w:val="00A76748"/>
    <w:rsid w:val="00A76E5E"/>
    <w:rsid w:val="00A770B5"/>
    <w:rsid w:val="00A77B2C"/>
    <w:rsid w:val="00A81561"/>
    <w:rsid w:val="00A818DE"/>
    <w:rsid w:val="00A824A5"/>
    <w:rsid w:val="00A83328"/>
    <w:rsid w:val="00A8360D"/>
    <w:rsid w:val="00A839C4"/>
    <w:rsid w:val="00A84D8D"/>
    <w:rsid w:val="00A85503"/>
    <w:rsid w:val="00A85B73"/>
    <w:rsid w:val="00A8617F"/>
    <w:rsid w:val="00A86E5D"/>
    <w:rsid w:val="00A87317"/>
    <w:rsid w:val="00A905C1"/>
    <w:rsid w:val="00A909DC"/>
    <w:rsid w:val="00A90DE1"/>
    <w:rsid w:val="00A934D7"/>
    <w:rsid w:val="00A95689"/>
    <w:rsid w:val="00A967DB"/>
    <w:rsid w:val="00A9718C"/>
    <w:rsid w:val="00AA15F8"/>
    <w:rsid w:val="00AA1A12"/>
    <w:rsid w:val="00AA3682"/>
    <w:rsid w:val="00AA3941"/>
    <w:rsid w:val="00AA7679"/>
    <w:rsid w:val="00AB0DAC"/>
    <w:rsid w:val="00AB2BA4"/>
    <w:rsid w:val="00AB3104"/>
    <w:rsid w:val="00AB33DF"/>
    <w:rsid w:val="00AB3958"/>
    <w:rsid w:val="00AB4920"/>
    <w:rsid w:val="00AB623D"/>
    <w:rsid w:val="00AC40C5"/>
    <w:rsid w:val="00AC4228"/>
    <w:rsid w:val="00AC4441"/>
    <w:rsid w:val="00AC4617"/>
    <w:rsid w:val="00AC4BEB"/>
    <w:rsid w:val="00AC5C60"/>
    <w:rsid w:val="00AC5E47"/>
    <w:rsid w:val="00AC721E"/>
    <w:rsid w:val="00AC7AB0"/>
    <w:rsid w:val="00AC7FBA"/>
    <w:rsid w:val="00AD16E6"/>
    <w:rsid w:val="00AD1D85"/>
    <w:rsid w:val="00AD4289"/>
    <w:rsid w:val="00AD4DE8"/>
    <w:rsid w:val="00AD7EB3"/>
    <w:rsid w:val="00AE37D6"/>
    <w:rsid w:val="00AE39F3"/>
    <w:rsid w:val="00AE45D9"/>
    <w:rsid w:val="00AE5703"/>
    <w:rsid w:val="00AE7F9D"/>
    <w:rsid w:val="00AF1134"/>
    <w:rsid w:val="00AF1329"/>
    <w:rsid w:val="00AF1915"/>
    <w:rsid w:val="00AF2725"/>
    <w:rsid w:val="00AF2841"/>
    <w:rsid w:val="00AF32D6"/>
    <w:rsid w:val="00AF4191"/>
    <w:rsid w:val="00AF50B4"/>
    <w:rsid w:val="00AF7584"/>
    <w:rsid w:val="00B008C0"/>
    <w:rsid w:val="00B020F7"/>
    <w:rsid w:val="00B0228F"/>
    <w:rsid w:val="00B026AA"/>
    <w:rsid w:val="00B05473"/>
    <w:rsid w:val="00B05F7C"/>
    <w:rsid w:val="00B067D5"/>
    <w:rsid w:val="00B073A3"/>
    <w:rsid w:val="00B0784A"/>
    <w:rsid w:val="00B07EEE"/>
    <w:rsid w:val="00B12014"/>
    <w:rsid w:val="00B14C14"/>
    <w:rsid w:val="00B14E35"/>
    <w:rsid w:val="00B162D3"/>
    <w:rsid w:val="00B166A3"/>
    <w:rsid w:val="00B16B04"/>
    <w:rsid w:val="00B206CC"/>
    <w:rsid w:val="00B23675"/>
    <w:rsid w:val="00B27C2B"/>
    <w:rsid w:val="00B3281F"/>
    <w:rsid w:val="00B32FAC"/>
    <w:rsid w:val="00B33F42"/>
    <w:rsid w:val="00B35FEE"/>
    <w:rsid w:val="00B36DFC"/>
    <w:rsid w:val="00B377BE"/>
    <w:rsid w:val="00B41FC0"/>
    <w:rsid w:val="00B4281E"/>
    <w:rsid w:val="00B44D4A"/>
    <w:rsid w:val="00B45255"/>
    <w:rsid w:val="00B45ECF"/>
    <w:rsid w:val="00B4768D"/>
    <w:rsid w:val="00B5018E"/>
    <w:rsid w:val="00B5077A"/>
    <w:rsid w:val="00B51C18"/>
    <w:rsid w:val="00B53FC7"/>
    <w:rsid w:val="00B56AEB"/>
    <w:rsid w:val="00B56EF6"/>
    <w:rsid w:val="00B60E1A"/>
    <w:rsid w:val="00B62B2D"/>
    <w:rsid w:val="00B62C33"/>
    <w:rsid w:val="00B63621"/>
    <w:rsid w:val="00B64369"/>
    <w:rsid w:val="00B64C0D"/>
    <w:rsid w:val="00B64FE4"/>
    <w:rsid w:val="00B65183"/>
    <w:rsid w:val="00B7050C"/>
    <w:rsid w:val="00B71F11"/>
    <w:rsid w:val="00B749DB"/>
    <w:rsid w:val="00B7652F"/>
    <w:rsid w:val="00B76A47"/>
    <w:rsid w:val="00B77179"/>
    <w:rsid w:val="00B7720D"/>
    <w:rsid w:val="00B80EB5"/>
    <w:rsid w:val="00B815CE"/>
    <w:rsid w:val="00B81E35"/>
    <w:rsid w:val="00B85C35"/>
    <w:rsid w:val="00B868B9"/>
    <w:rsid w:val="00B8784F"/>
    <w:rsid w:val="00B92E24"/>
    <w:rsid w:val="00B92F5B"/>
    <w:rsid w:val="00B93C19"/>
    <w:rsid w:val="00BA0466"/>
    <w:rsid w:val="00BA106A"/>
    <w:rsid w:val="00BA16E6"/>
    <w:rsid w:val="00BA2810"/>
    <w:rsid w:val="00BA4246"/>
    <w:rsid w:val="00BA7356"/>
    <w:rsid w:val="00BB4965"/>
    <w:rsid w:val="00BB5FE3"/>
    <w:rsid w:val="00BB60AF"/>
    <w:rsid w:val="00BC15AA"/>
    <w:rsid w:val="00BC2719"/>
    <w:rsid w:val="00BC27EC"/>
    <w:rsid w:val="00BC44E4"/>
    <w:rsid w:val="00BC4A59"/>
    <w:rsid w:val="00BC4C68"/>
    <w:rsid w:val="00BC52FC"/>
    <w:rsid w:val="00BC7B22"/>
    <w:rsid w:val="00BC7D00"/>
    <w:rsid w:val="00BD1130"/>
    <w:rsid w:val="00BD2FE7"/>
    <w:rsid w:val="00BD3327"/>
    <w:rsid w:val="00BD7E7D"/>
    <w:rsid w:val="00BE05E5"/>
    <w:rsid w:val="00BE3381"/>
    <w:rsid w:val="00BE3A85"/>
    <w:rsid w:val="00BE4051"/>
    <w:rsid w:val="00BE6683"/>
    <w:rsid w:val="00BF121B"/>
    <w:rsid w:val="00BF2E8F"/>
    <w:rsid w:val="00BF3AA6"/>
    <w:rsid w:val="00BF5334"/>
    <w:rsid w:val="00C005C0"/>
    <w:rsid w:val="00C02B5D"/>
    <w:rsid w:val="00C038D5"/>
    <w:rsid w:val="00C043CD"/>
    <w:rsid w:val="00C05150"/>
    <w:rsid w:val="00C0682E"/>
    <w:rsid w:val="00C078EF"/>
    <w:rsid w:val="00C10D7A"/>
    <w:rsid w:val="00C134B9"/>
    <w:rsid w:val="00C20740"/>
    <w:rsid w:val="00C21E46"/>
    <w:rsid w:val="00C22300"/>
    <w:rsid w:val="00C2325D"/>
    <w:rsid w:val="00C23F11"/>
    <w:rsid w:val="00C24819"/>
    <w:rsid w:val="00C252AB"/>
    <w:rsid w:val="00C25DE8"/>
    <w:rsid w:val="00C3017C"/>
    <w:rsid w:val="00C30E3C"/>
    <w:rsid w:val="00C31F23"/>
    <w:rsid w:val="00C34CA1"/>
    <w:rsid w:val="00C35411"/>
    <w:rsid w:val="00C363B4"/>
    <w:rsid w:val="00C43A33"/>
    <w:rsid w:val="00C4434B"/>
    <w:rsid w:val="00C4438A"/>
    <w:rsid w:val="00C44460"/>
    <w:rsid w:val="00C446B9"/>
    <w:rsid w:val="00C44966"/>
    <w:rsid w:val="00C469BF"/>
    <w:rsid w:val="00C4781F"/>
    <w:rsid w:val="00C479D7"/>
    <w:rsid w:val="00C5005A"/>
    <w:rsid w:val="00C517EA"/>
    <w:rsid w:val="00C54385"/>
    <w:rsid w:val="00C5441D"/>
    <w:rsid w:val="00C55140"/>
    <w:rsid w:val="00C57706"/>
    <w:rsid w:val="00C62C52"/>
    <w:rsid w:val="00C64DF3"/>
    <w:rsid w:val="00C65014"/>
    <w:rsid w:val="00C679CC"/>
    <w:rsid w:val="00C71270"/>
    <w:rsid w:val="00C71E02"/>
    <w:rsid w:val="00C7205A"/>
    <w:rsid w:val="00C73BC3"/>
    <w:rsid w:val="00C740C6"/>
    <w:rsid w:val="00C752C1"/>
    <w:rsid w:val="00C76296"/>
    <w:rsid w:val="00C8013A"/>
    <w:rsid w:val="00C80829"/>
    <w:rsid w:val="00C8370D"/>
    <w:rsid w:val="00C837D4"/>
    <w:rsid w:val="00C83D29"/>
    <w:rsid w:val="00C8421C"/>
    <w:rsid w:val="00C8521C"/>
    <w:rsid w:val="00C85413"/>
    <w:rsid w:val="00C90094"/>
    <w:rsid w:val="00C90185"/>
    <w:rsid w:val="00C9112C"/>
    <w:rsid w:val="00C9131A"/>
    <w:rsid w:val="00C9205C"/>
    <w:rsid w:val="00C943C2"/>
    <w:rsid w:val="00C958D7"/>
    <w:rsid w:val="00C95E8A"/>
    <w:rsid w:val="00C968F9"/>
    <w:rsid w:val="00C969A4"/>
    <w:rsid w:val="00CA0DF1"/>
    <w:rsid w:val="00CA1D56"/>
    <w:rsid w:val="00CA50A8"/>
    <w:rsid w:val="00CA5A1B"/>
    <w:rsid w:val="00CA689E"/>
    <w:rsid w:val="00CA6EAC"/>
    <w:rsid w:val="00CB3166"/>
    <w:rsid w:val="00CB3C39"/>
    <w:rsid w:val="00CB4D54"/>
    <w:rsid w:val="00CC0847"/>
    <w:rsid w:val="00CC09D6"/>
    <w:rsid w:val="00CC2BAF"/>
    <w:rsid w:val="00CC2C2E"/>
    <w:rsid w:val="00CC4650"/>
    <w:rsid w:val="00CC4C6B"/>
    <w:rsid w:val="00CC4E7D"/>
    <w:rsid w:val="00CC6327"/>
    <w:rsid w:val="00CD0717"/>
    <w:rsid w:val="00CD1DF7"/>
    <w:rsid w:val="00CD1EAE"/>
    <w:rsid w:val="00CD2AAA"/>
    <w:rsid w:val="00CD34B9"/>
    <w:rsid w:val="00CD542F"/>
    <w:rsid w:val="00CD64F6"/>
    <w:rsid w:val="00CD6F13"/>
    <w:rsid w:val="00CE0ACC"/>
    <w:rsid w:val="00CE1499"/>
    <w:rsid w:val="00CE16B0"/>
    <w:rsid w:val="00CE2F80"/>
    <w:rsid w:val="00CE4ED0"/>
    <w:rsid w:val="00CE56FE"/>
    <w:rsid w:val="00CE60C8"/>
    <w:rsid w:val="00CE7A30"/>
    <w:rsid w:val="00CF2BBE"/>
    <w:rsid w:val="00CF369E"/>
    <w:rsid w:val="00CF3869"/>
    <w:rsid w:val="00CF4D03"/>
    <w:rsid w:val="00CF5EE2"/>
    <w:rsid w:val="00CF6A1E"/>
    <w:rsid w:val="00D00EB7"/>
    <w:rsid w:val="00D02951"/>
    <w:rsid w:val="00D031F1"/>
    <w:rsid w:val="00D0351D"/>
    <w:rsid w:val="00D03B7C"/>
    <w:rsid w:val="00D05178"/>
    <w:rsid w:val="00D11D66"/>
    <w:rsid w:val="00D133DF"/>
    <w:rsid w:val="00D1422E"/>
    <w:rsid w:val="00D14998"/>
    <w:rsid w:val="00D14C99"/>
    <w:rsid w:val="00D15990"/>
    <w:rsid w:val="00D1751A"/>
    <w:rsid w:val="00D2007D"/>
    <w:rsid w:val="00D2301E"/>
    <w:rsid w:val="00D233CB"/>
    <w:rsid w:val="00D24DD8"/>
    <w:rsid w:val="00D25C8F"/>
    <w:rsid w:val="00D2640F"/>
    <w:rsid w:val="00D26505"/>
    <w:rsid w:val="00D27EEA"/>
    <w:rsid w:val="00D30813"/>
    <w:rsid w:val="00D3230D"/>
    <w:rsid w:val="00D323C6"/>
    <w:rsid w:val="00D32CB5"/>
    <w:rsid w:val="00D33617"/>
    <w:rsid w:val="00D33754"/>
    <w:rsid w:val="00D33A29"/>
    <w:rsid w:val="00D35A6D"/>
    <w:rsid w:val="00D35B45"/>
    <w:rsid w:val="00D36DA9"/>
    <w:rsid w:val="00D41377"/>
    <w:rsid w:val="00D41C18"/>
    <w:rsid w:val="00D420AA"/>
    <w:rsid w:val="00D425C5"/>
    <w:rsid w:val="00D4271D"/>
    <w:rsid w:val="00D428BD"/>
    <w:rsid w:val="00D4314B"/>
    <w:rsid w:val="00D439E4"/>
    <w:rsid w:val="00D4414A"/>
    <w:rsid w:val="00D4691F"/>
    <w:rsid w:val="00D46CC7"/>
    <w:rsid w:val="00D47622"/>
    <w:rsid w:val="00D47778"/>
    <w:rsid w:val="00D501E6"/>
    <w:rsid w:val="00D509FE"/>
    <w:rsid w:val="00D51BB1"/>
    <w:rsid w:val="00D527FF"/>
    <w:rsid w:val="00D53B42"/>
    <w:rsid w:val="00D5558A"/>
    <w:rsid w:val="00D56500"/>
    <w:rsid w:val="00D56AF4"/>
    <w:rsid w:val="00D57B0D"/>
    <w:rsid w:val="00D57BAA"/>
    <w:rsid w:val="00D62141"/>
    <w:rsid w:val="00D621CA"/>
    <w:rsid w:val="00D707F4"/>
    <w:rsid w:val="00D70D51"/>
    <w:rsid w:val="00D72181"/>
    <w:rsid w:val="00D72CBD"/>
    <w:rsid w:val="00D72EC7"/>
    <w:rsid w:val="00D7363A"/>
    <w:rsid w:val="00D74731"/>
    <w:rsid w:val="00D74EDC"/>
    <w:rsid w:val="00D75869"/>
    <w:rsid w:val="00D811EA"/>
    <w:rsid w:val="00D820FE"/>
    <w:rsid w:val="00D85587"/>
    <w:rsid w:val="00D86734"/>
    <w:rsid w:val="00D90245"/>
    <w:rsid w:val="00D906B4"/>
    <w:rsid w:val="00D90C25"/>
    <w:rsid w:val="00D916AA"/>
    <w:rsid w:val="00D9248A"/>
    <w:rsid w:val="00D92701"/>
    <w:rsid w:val="00D92D0A"/>
    <w:rsid w:val="00D93CDF"/>
    <w:rsid w:val="00D95946"/>
    <w:rsid w:val="00D9701F"/>
    <w:rsid w:val="00D97543"/>
    <w:rsid w:val="00D97BA1"/>
    <w:rsid w:val="00DA0188"/>
    <w:rsid w:val="00DA0516"/>
    <w:rsid w:val="00DA50CF"/>
    <w:rsid w:val="00DA553A"/>
    <w:rsid w:val="00DA5E7A"/>
    <w:rsid w:val="00DB004D"/>
    <w:rsid w:val="00DB141B"/>
    <w:rsid w:val="00DB1C05"/>
    <w:rsid w:val="00DB2533"/>
    <w:rsid w:val="00DB2A97"/>
    <w:rsid w:val="00DB4CD9"/>
    <w:rsid w:val="00DB66A9"/>
    <w:rsid w:val="00DB7BDE"/>
    <w:rsid w:val="00DC095D"/>
    <w:rsid w:val="00DC0A07"/>
    <w:rsid w:val="00DC323B"/>
    <w:rsid w:val="00DC40A4"/>
    <w:rsid w:val="00DC4F42"/>
    <w:rsid w:val="00DC6805"/>
    <w:rsid w:val="00DD1928"/>
    <w:rsid w:val="00DD1C9E"/>
    <w:rsid w:val="00DD5AC8"/>
    <w:rsid w:val="00DD661F"/>
    <w:rsid w:val="00DD6CA1"/>
    <w:rsid w:val="00DE0BA2"/>
    <w:rsid w:val="00DE19CF"/>
    <w:rsid w:val="00DE2400"/>
    <w:rsid w:val="00DE321B"/>
    <w:rsid w:val="00DE6595"/>
    <w:rsid w:val="00DF03FB"/>
    <w:rsid w:val="00DF0703"/>
    <w:rsid w:val="00DF1F5D"/>
    <w:rsid w:val="00DF38DB"/>
    <w:rsid w:val="00DF628A"/>
    <w:rsid w:val="00DF7F59"/>
    <w:rsid w:val="00E01BF4"/>
    <w:rsid w:val="00E02A54"/>
    <w:rsid w:val="00E03D78"/>
    <w:rsid w:val="00E056F8"/>
    <w:rsid w:val="00E0777D"/>
    <w:rsid w:val="00E1618A"/>
    <w:rsid w:val="00E205BE"/>
    <w:rsid w:val="00E21A07"/>
    <w:rsid w:val="00E21B08"/>
    <w:rsid w:val="00E240E4"/>
    <w:rsid w:val="00E24442"/>
    <w:rsid w:val="00E24493"/>
    <w:rsid w:val="00E25258"/>
    <w:rsid w:val="00E2599A"/>
    <w:rsid w:val="00E270F7"/>
    <w:rsid w:val="00E2718E"/>
    <w:rsid w:val="00E27D08"/>
    <w:rsid w:val="00E30B8A"/>
    <w:rsid w:val="00E30FD1"/>
    <w:rsid w:val="00E32791"/>
    <w:rsid w:val="00E33E1D"/>
    <w:rsid w:val="00E34143"/>
    <w:rsid w:val="00E35853"/>
    <w:rsid w:val="00E37E9E"/>
    <w:rsid w:val="00E410FC"/>
    <w:rsid w:val="00E42303"/>
    <w:rsid w:val="00E43642"/>
    <w:rsid w:val="00E46D39"/>
    <w:rsid w:val="00E511CE"/>
    <w:rsid w:val="00E51728"/>
    <w:rsid w:val="00E5286E"/>
    <w:rsid w:val="00E53283"/>
    <w:rsid w:val="00E5405C"/>
    <w:rsid w:val="00E60D6A"/>
    <w:rsid w:val="00E62AFC"/>
    <w:rsid w:val="00E62CF7"/>
    <w:rsid w:val="00E65DB3"/>
    <w:rsid w:val="00E67BDE"/>
    <w:rsid w:val="00E703B7"/>
    <w:rsid w:val="00E720D7"/>
    <w:rsid w:val="00E72801"/>
    <w:rsid w:val="00E72E2D"/>
    <w:rsid w:val="00E73A7C"/>
    <w:rsid w:val="00E75A0A"/>
    <w:rsid w:val="00E7686D"/>
    <w:rsid w:val="00E77698"/>
    <w:rsid w:val="00E81C3E"/>
    <w:rsid w:val="00E827D8"/>
    <w:rsid w:val="00E828F4"/>
    <w:rsid w:val="00E83A29"/>
    <w:rsid w:val="00E83B5C"/>
    <w:rsid w:val="00E84B8A"/>
    <w:rsid w:val="00E91290"/>
    <w:rsid w:val="00E9132B"/>
    <w:rsid w:val="00E922C0"/>
    <w:rsid w:val="00E93223"/>
    <w:rsid w:val="00E93339"/>
    <w:rsid w:val="00E93571"/>
    <w:rsid w:val="00E93860"/>
    <w:rsid w:val="00E942EF"/>
    <w:rsid w:val="00E94BEE"/>
    <w:rsid w:val="00E95F32"/>
    <w:rsid w:val="00E97B6B"/>
    <w:rsid w:val="00EA07CD"/>
    <w:rsid w:val="00EA1267"/>
    <w:rsid w:val="00EA4BB0"/>
    <w:rsid w:val="00EA4BD4"/>
    <w:rsid w:val="00EA4E3F"/>
    <w:rsid w:val="00EA6DAB"/>
    <w:rsid w:val="00EB00BE"/>
    <w:rsid w:val="00EB027A"/>
    <w:rsid w:val="00EB07A8"/>
    <w:rsid w:val="00EB21C8"/>
    <w:rsid w:val="00EB3BC6"/>
    <w:rsid w:val="00EB6D32"/>
    <w:rsid w:val="00EB7461"/>
    <w:rsid w:val="00EC07C9"/>
    <w:rsid w:val="00EC1C03"/>
    <w:rsid w:val="00EC2C65"/>
    <w:rsid w:val="00EC3DB8"/>
    <w:rsid w:val="00EC5AD6"/>
    <w:rsid w:val="00ED1811"/>
    <w:rsid w:val="00ED1E9F"/>
    <w:rsid w:val="00ED2A27"/>
    <w:rsid w:val="00ED3B11"/>
    <w:rsid w:val="00ED4D18"/>
    <w:rsid w:val="00ED741E"/>
    <w:rsid w:val="00EE0E5A"/>
    <w:rsid w:val="00EE1034"/>
    <w:rsid w:val="00EE2ADB"/>
    <w:rsid w:val="00EE3DEC"/>
    <w:rsid w:val="00EE5B81"/>
    <w:rsid w:val="00EE5F55"/>
    <w:rsid w:val="00EE5F88"/>
    <w:rsid w:val="00EE683D"/>
    <w:rsid w:val="00EF0227"/>
    <w:rsid w:val="00EF12B5"/>
    <w:rsid w:val="00EF3429"/>
    <w:rsid w:val="00EF40E7"/>
    <w:rsid w:val="00EF5CFD"/>
    <w:rsid w:val="00EF7688"/>
    <w:rsid w:val="00F00D47"/>
    <w:rsid w:val="00F013D3"/>
    <w:rsid w:val="00F0220A"/>
    <w:rsid w:val="00F03A2F"/>
    <w:rsid w:val="00F043DE"/>
    <w:rsid w:val="00F045C2"/>
    <w:rsid w:val="00F04EB2"/>
    <w:rsid w:val="00F0795E"/>
    <w:rsid w:val="00F11716"/>
    <w:rsid w:val="00F13517"/>
    <w:rsid w:val="00F13F7E"/>
    <w:rsid w:val="00F14300"/>
    <w:rsid w:val="00F150D1"/>
    <w:rsid w:val="00F16D38"/>
    <w:rsid w:val="00F17118"/>
    <w:rsid w:val="00F20CE1"/>
    <w:rsid w:val="00F20ED6"/>
    <w:rsid w:val="00F2223F"/>
    <w:rsid w:val="00F2274C"/>
    <w:rsid w:val="00F2407D"/>
    <w:rsid w:val="00F25060"/>
    <w:rsid w:val="00F251E5"/>
    <w:rsid w:val="00F25A61"/>
    <w:rsid w:val="00F26114"/>
    <w:rsid w:val="00F266CD"/>
    <w:rsid w:val="00F26E39"/>
    <w:rsid w:val="00F27E53"/>
    <w:rsid w:val="00F3203E"/>
    <w:rsid w:val="00F3287A"/>
    <w:rsid w:val="00F3512E"/>
    <w:rsid w:val="00F36094"/>
    <w:rsid w:val="00F408D8"/>
    <w:rsid w:val="00F40CC9"/>
    <w:rsid w:val="00F41388"/>
    <w:rsid w:val="00F44A2D"/>
    <w:rsid w:val="00F46466"/>
    <w:rsid w:val="00F469F7"/>
    <w:rsid w:val="00F474DC"/>
    <w:rsid w:val="00F503AB"/>
    <w:rsid w:val="00F505C7"/>
    <w:rsid w:val="00F54905"/>
    <w:rsid w:val="00F5519D"/>
    <w:rsid w:val="00F55C6E"/>
    <w:rsid w:val="00F55FB4"/>
    <w:rsid w:val="00F60049"/>
    <w:rsid w:val="00F61439"/>
    <w:rsid w:val="00F61732"/>
    <w:rsid w:val="00F6199B"/>
    <w:rsid w:val="00F61F65"/>
    <w:rsid w:val="00F62199"/>
    <w:rsid w:val="00F62649"/>
    <w:rsid w:val="00F62D62"/>
    <w:rsid w:val="00F645FD"/>
    <w:rsid w:val="00F64E1F"/>
    <w:rsid w:val="00F65079"/>
    <w:rsid w:val="00F664E2"/>
    <w:rsid w:val="00F67913"/>
    <w:rsid w:val="00F70EA8"/>
    <w:rsid w:val="00F714A9"/>
    <w:rsid w:val="00F73857"/>
    <w:rsid w:val="00F75F85"/>
    <w:rsid w:val="00F76CFF"/>
    <w:rsid w:val="00F77F5F"/>
    <w:rsid w:val="00F81687"/>
    <w:rsid w:val="00F81772"/>
    <w:rsid w:val="00F81E06"/>
    <w:rsid w:val="00F835A7"/>
    <w:rsid w:val="00F85C17"/>
    <w:rsid w:val="00F87679"/>
    <w:rsid w:val="00F8794D"/>
    <w:rsid w:val="00F87980"/>
    <w:rsid w:val="00F90C3D"/>
    <w:rsid w:val="00F90E71"/>
    <w:rsid w:val="00F956D2"/>
    <w:rsid w:val="00F976D8"/>
    <w:rsid w:val="00FA0E1D"/>
    <w:rsid w:val="00FA1117"/>
    <w:rsid w:val="00FA1540"/>
    <w:rsid w:val="00FA39BE"/>
    <w:rsid w:val="00FA3DDD"/>
    <w:rsid w:val="00FA5B08"/>
    <w:rsid w:val="00FA6176"/>
    <w:rsid w:val="00FA65E2"/>
    <w:rsid w:val="00FA789C"/>
    <w:rsid w:val="00FA79BC"/>
    <w:rsid w:val="00FB09F4"/>
    <w:rsid w:val="00FB18BC"/>
    <w:rsid w:val="00FB1DCF"/>
    <w:rsid w:val="00FB2A69"/>
    <w:rsid w:val="00FB529B"/>
    <w:rsid w:val="00FB54CD"/>
    <w:rsid w:val="00FB5515"/>
    <w:rsid w:val="00FB5C35"/>
    <w:rsid w:val="00FB7D8D"/>
    <w:rsid w:val="00FB7DF1"/>
    <w:rsid w:val="00FC34D4"/>
    <w:rsid w:val="00FC37BF"/>
    <w:rsid w:val="00FC63C8"/>
    <w:rsid w:val="00FC688A"/>
    <w:rsid w:val="00FD0E60"/>
    <w:rsid w:val="00FD1C8E"/>
    <w:rsid w:val="00FD1EC7"/>
    <w:rsid w:val="00FD2124"/>
    <w:rsid w:val="00FE0EF1"/>
    <w:rsid w:val="00FE198B"/>
    <w:rsid w:val="00FE4663"/>
    <w:rsid w:val="00FE5A5F"/>
    <w:rsid w:val="00FE6745"/>
    <w:rsid w:val="00FE738E"/>
    <w:rsid w:val="00FF08C5"/>
    <w:rsid w:val="00FF209B"/>
    <w:rsid w:val="00FF4656"/>
    <w:rsid w:val="00FF5E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al">
    <w:name w:val="Normal"/>
    <w:qFormat/>
    <w:rsid w:val="007302DF"/>
    <w:rPr>
      <w:sz w:val="24"/>
      <w:szCs w:val="24"/>
    </w:rPr>
  </w:style>
  <w:style w:type="paragraph" w:styleId="Heading1">
    <w:name w:val="heading 1"/>
    <w:aliases w:val="Заголовок  2-2"/>
    <w:basedOn w:val="Normal"/>
    <w:next w:val="Normal"/>
    <w:link w:val="Heading1Char"/>
    <w:uiPriority w:val="99"/>
    <w:qFormat/>
    <w:rsid w:val="006063E9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aliases w:val="Заголовок 15"/>
    <w:basedOn w:val="Normal"/>
    <w:next w:val="Normal"/>
    <w:link w:val="Heading2Char"/>
    <w:uiPriority w:val="99"/>
    <w:qFormat/>
    <w:rsid w:val="006063E9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9"/>
    <w:qFormat/>
    <w:rsid w:val="006063E9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9"/>
    <w:qFormat/>
    <w:rsid w:val="006063E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9"/>
    <w:qFormat/>
    <w:rsid w:val="006063E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9"/>
    <w:qFormat/>
    <w:rsid w:val="006063E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9"/>
    <w:qFormat/>
    <w:rsid w:val="006063E9"/>
    <w:pPr>
      <w:numPr>
        <w:ilvl w:val="6"/>
        <w:numId w:val="1"/>
      </w:num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uiPriority w:val="99"/>
    <w:qFormat/>
    <w:rsid w:val="006063E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6063E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Заголовок  2-2 Char"/>
    <w:basedOn w:val="DefaultParagraphFont"/>
    <w:link w:val="Heading1"/>
    <w:uiPriority w:val="99"/>
    <w:locked/>
    <w:rsid w:val="00260147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Heading2Char">
    <w:name w:val="Heading 2 Char"/>
    <w:aliases w:val="Заголовок 15 Char"/>
    <w:basedOn w:val="DefaultParagraphFont"/>
    <w:link w:val="Heading2"/>
    <w:uiPriority w:val="99"/>
    <w:locked/>
    <w:rsid w:val="00260147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260147"/>
    <w:rPr>
      <w:b/>
      <w:bCs/>
      <w:sz w:val="28"/>
      <w:szCs w:val="28"/>
      <w:lang w:val="ru-RU" w:eastAsia="ru-RU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260147"/>
    <w:rPr>
      <w:b/>
      <w:bCs/>
      <w:i/>
      <w:iCs/>
      <w:sz w:val="26"/>
      <w:szCs w:val="26"/>
      <w:lang w:val="ru-RU" w:eastAsia="ru-RU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sid w:val="00E33E1D"/>
    <w:rPr>
      <w:rFonts w:ascii="Calibri" w:hAnsi="Calibri" w:cs="Calibri"/>
      <w:b/>
      <w:bCs/>
    </w:rPr>
  </w:style>
  <w:style w:type="character" w:customStyle="1" w:styleId="Heading7Char">
    <w:name w:val="Heading 7 Char"/>
    <w:basedOn w:val="DefaultParagraphFont"/>
    <w:link w:val="Heading7"/>
    <w:uiPriority w:val="99"/>
    <w:semiHidden/>
    <w:locked/>
    <w:rsid w:val="00E33E1D"/>
    <w:rPr>
      <w:rFonts w:ascii="Calibri" w:hAnsi="Calibri" w:cs="Calibr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sid w:val="00E33E1D"/>
    <w:rPr>
      <w:rFonts w:ascii="Calibri" w:hAnsi="Calibri" w:cs="Calibr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sid w:val="00E33E1D"/>
    <w:rPr>
      <w:rFonts w:ascii="Cambria" w:hAnsi="Cambria" w:cs="Cambria"/>
    </w:rPr>
  </w:style>
  <w:style w:type="paragraph" w:styleId="BalloonText">
    <w:name w:val="Balloon Text"/>
    <w:basedOn w:val="Normal"/>
    <w:link w:val="BalloonTextChar"/>
    <w:uiPriority w:val="99"/>
    <w:semiHidden/>
    <w:rsid w:val="0026014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paragraph" w:styleId="TOC4">
    <w:name w:val="toc 4"/>
    <w:basedOn w:val="Normal"/>
    <w:next w:val="Normal"/>
    <w:autoRedefine/>
    <w:uiPriority w:val="99"/>
    <w:semiHidden/>
    <w:rsid w:val="00260147"/>
    <w:rPr>
      <w:sz w:val="22"/>
      <w:szCs w:val="22"/>
    </w:rPr>
  </w:style>
  <w:style w:type="table" w:styleId="TableGrid">
    <w:name w:val="Table Grid"/>
    <w:basedOn w:val="TableNormal"/>
    <w:uiPriority w:val="99"/>
    <w:rsid w:val="006063E9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">
    <w:name w:val="Таблица"/>
    <w:basedOn w:val="Normal"/>
    <w:uiPriority w:val="99"/>
    <w:rsid w:val="006063E9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0">
    <w:name w:val="Стиль Таблица + Синий"/>
    <w:basedOn w:val="a"/>
    <w:uiPriority w:val="99"/>
    <w:rsid w:val="006063E9"/>
    <w:rPr>
      <w:color w:val="0000FF"/>
    </w:rPr>
  </w:style>
  <w:style w:type="paragraph" w:styleId="TOC1">
    <w:name w:val="toc 1"/>
    <w:basedOn w:val="Normal"/>
    <w:next w:val="Normal"/>
    <w:autoRedefine/>
    <w:uiPriority w:val="99"/>
    <w:semiHidden/>
    <w:rsid w:val="00CD6F13"/>
    <w:pPr>
      <w:tabs>
        <w:tab w:val="left" w:pos="450"/>
        <w:tab w:val="right" w:leader="dot" w:pos="14220"/>
      </w:tabs>
      <w:overflowPunct w:val="0"/>
      <w:autoSpaceDE w:val="0"/>
      <w:autoSpaceDN w:val="0"/>
      <w:adjustRightInd w:val="0"/>
      <w:textAlignment w:val="baseline"/>
    </w:pPr>
  </w:style>
  <w:style w:type="paragraph" w:styleId="Header">
    <w:name w:val="header"/>
    <w:basedOn w:val="Normal"/>
    <w:link w:val="HeaderChar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E33E1D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E33E1D"/>
    <w:rPr>
      <w:sz w:val="24"/>
      <w:szCs w:val="24"/>
    </w:rPr>
  </w:style>
  <w:style w:type="character" w:styleId="Hyperlink">
    <w:name w:val="Hyperlink"/>
    <w:basedOn w:val="DefaultParagraphFont"/>
    <w:uiPriority w:val="99"/>
    <w:rsid w:val="00260147"/>
    <w:rPr>
      <w:color w:val="0000FF"/>
      <w:u w:val="single"/>
    </w:rPr>
  </w:style>
  <w:style w:type="paragraph" w:styleId="TOC2">
    <w:name w:val="toc 2"/>
    <w:basedOn w:val="Normal"/>
    <w:next w:val="Normal"/>
    <w:autoRedefine/>
    <w:uiPriority w:val="99"/>
    <w:semiHidden/>
    <w:rsid w:val="00CD6F13"/>
    <w:pPr>
      <w:tabs>
        <w:tab w:val="left" w:pos="660"/>
        <w:tab w:val="right" w:leader="dot" w:pos="14222"/>
      </w:tabs>
      <w:ind w:right="-10"/>
    </w:pPr>
  </w:style>
  <w:style w:type="paragraph" w:styleId="TOC3">
    <w:name w:val="toc 3"/>
    <w:basedOn w:val="Normal"/>
    <w:next w:val="Normal"/>
    <w:autoRedefine/>
    <w:uiPriority w:val="99"/>
    <w:semiHidden/>
    <w:rsid w:val="00260147"/>
  </w:style>
  <w:style w:type="paragraph" w:customStyle="1" w:styleId="paragraphleftindent">
    <w:name w:val="paragraph_left_indent"/>
    <w:basedOn w:val="Normal"/>
    <w:uiPriority w:val="99"/>
    <w:rsid w:val="00260147"/>
    <w:pPr>
      <w:spacing w:after="150"/>
    </w:pPr>
  </w:style>
  <w:style w:type="paragraph" w:styleId="NormalWeb">
    <w:name w:val="Normal (Web)"/>
    <w:basedOn w:val="Normal"/>
    <w:uiPriority w:val="99"/>
    <w:rsid w:val="00260147"/>
    <w:pPr>
      <w:spacing w:before="100" w:beforeAutospacing="1" w:after="100" w:afterAutospacing="1"/>
      <w:jc w:val="both"/>
    </w:pPr>
  </w:style>
  <w:style w:type="character" w:customStyle="1" w:styleId="textbold">
    <w:name w:val="text_bold"/>
    <w:basedOn w:val="DefaultParagraphFont"/>
    <w:uiPriority w:val="99"/>
    <w:rsid w:val="00260147"/>
    <w:rPr>
      <w:rFonts w:ascii="Verdana" w:hAnsi="Verdana" w:cs="Verdana"/>
      <w:b/>
      <w:bCs/>
      <w:color w:val="auto"/>
      <w:sz w:val="18"/>
      <w:szCs w:val="18"/>
      <w:u w:val="none"/>
      <w:effect w:val="none"/>
      <w:shd w:val="clear" w:color="auto" w:fill="auto"/>
    </w:rPr>
  </w:style>
  <w:style w:type="paragraph" w:customStyle="1" w:styleId="FR2">
    <w:name w:val="FR2"/>
    <w:uiPriority w:val="99"/>
    <w:rsid w:val="00260147"/>
    <w:pPr>
      <w:widowControl w:val="0"/>
      <w:autoSpaceDE w:val="0"/>
      <w:autoSpaceDN w:val="0"/>
      <w:spacing w:line="380" w:lineRule="auto"/>
      <w:ind w:left="680" w:firstLine="76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a1">
    <w:name w:val="Тело ИАК"/>
    <w:basedOn w:val="Normal"/>
    <w:link w:val="a2"/>
    <w:uiPriority w:val="99"/>
    <w:rsid w:val="00260147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2">
    <w:name w:val="Тело ИАК Знак"/>
    <w:basedOn w:val="DefaultParagraphFont"/>
    <w:link w:val="a1"/>
    <w:uiPriority w:val="99"/>
    <w:locked/>
    <w:rsid w:val="00260147"/>
    <w:rPr>
      <w:sz w:val="22"/>
      <w:szCs w:val="22"/>
      <w:lang w:val="ru-RU" w:eastAsia="ru-RU"/>
    </w:rPr>
  </w:style>
  <w:style w:type="paragraph" w:customStyle="1" w:styleId="30">
    <w:name w:val="Заголовок 3го уровня"/>
    <w:basedOn w:val="Normal"/>
    <w:uiPriority w:val="99"/>
    <w:rsid w:val="00260147"/>
    <w:pPr>
      <w:spacing w:line="264" w:lineRule="auto"/>
      <w:jc w:val="center"/>
    </w:pPr>
    <w:rPr>
      <w:sz w:val="22"/>
      <w:szCs w:val="22"/>
    </w:rPr>
  </w:style>
  <w:style w:type="character" w:styleId="PageNumber">
    <w:name w:val="page number"/>
    <w:basedOn w:val="DefaultParagraphFont"/>
    <w:uiPriority w:val="99"/>
    <w:rsid w:val="00260147"/>
  </w:style>
  <w:style w:type="paragraph" w:customStyle="1" w:styleId="114">
    <w:name w:val="Стиль Заголовок 1го уровня + 14 пт"/>
    <w:basedOn w:val="Normal"/>
    <w:link w:val="1140"/>
    <w:uiPriority w:val="99"/>
    <w:rsid w:val="00260147"/>
    <w:pPr>
      <w:keepNext/>
      <w:tabs>
        <w:tab w:val="num" w:pos="643"/>
      </w:tabs>
      <w:spacing w:before="240" w:after="60"/>
      <w:ind w:left="643" w:hanging="360"/>
      <w:outlineLvl w:val="0"/>
    </w:pPr>
    <w:rPr>
      <w:rFonts w:ascii="Arial" w:hAnsi="Arial" w:cs="Arial"/>
      <w:b/>
      <w:bCs/>
      <w:noProof/>
      <w:kern w:val="32"/>
      <w:sz w:val="28"/>
      <w:szCs w:val="28"/>
    </w:rPr>
  </w:style>
  <w:style w:type="character" w:customStyle="1" w:styleId="1140">
    <w:name w:val="Стиль Заголовок 1го уровня + 14 пт Знак"/>
    <w:basedOn w:val="DefaultParagraphFont"/>
    <w:link w:val="114"/>
    <w:uiPriority w:val="99"/>
    <w:locked/>
    <w:rsid w:val="00260147"/>
    <w:rPr>
      <w:rFonts w:ascii="Arial" w:hAnsi="Arial" w:cs="Arial"/>
      <w:b/>
      <w:bCs/>
      <w:noProof/>
      <w:kern w:val="32"/>
      <w:sz w:val="28"/>
      <w:szCs w:val="28"/>
      <w:lang w:val="ru-RU" w:eastAsia="ru-RU"/>
    </w:rPr>
  </w:style>
  <w:style w:type="paragraph" w:customStyle="1" w:styleId="a3">
    <w:name w:val="Знак Знак Знак Знак"/>
    <w:basedOn w:val="Normal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Caption">
    <w:name w:val="caption"/>
    <w:basedOn w:val="Normal"/>
    <w:next w:val="Normal"/>
    <w:uiPriority w:val="99"/>
    <w:qFormat/>
    <w:rsid w:val="00260147"/>
    <w:pPr>
      <w:widowControl w:val="0"/>
      <w:shd w:val="clear" w:color="auto" w:fill="FFFFFF"/>
      <w:autoSpaceDE w:val="0"/>
      <w:autoSpaceDN w:val="0"/>
      <w:adjustRightInd w:val="0"/>
      <w:jc w:val="both"/>
    </w:pPr>
  </w:style>
  <w:style w:type="paragraph" w:styleId="DocumentMap">
    <w:name w:val="Document Map"/>
    <w:basedOn w:val="Normal"/>
    <w:link w:val="DocumentMapChar"/>
    <w:uiPriority w:val="99"/>
    <w:semiHidden/>
    <w:rsid w:val="00260147"/>
    <w:pPr>
      <w:spacing w:after="200" w:line="276" w:lineRule="auto"/>
    </w:pPr>
    <w:rPr>
      <w:rFonts w:ascii="Tahoma" w:hAnsi="Tahoma" w:cs="Tahoma"/>
      <w:sz w:val="16"/>
      <w:szCs w:val="16"/>
      <w:lang w:eastAsia="en-US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paragraph" w:styleId="TOC5">
    <w:name w:val="toc 5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6">
    <w:name w:val="toc 6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7">
    <w:name w:val="toc 7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8">
    <w:name w:val="toc 8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9">
    <w:name w:val="toc 9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customStyle="1" w:styleId="1">
    <w:name w:val="Заголовок1"/>
    <w:basedOn w:val="Heading1"/>
    <w:uiPriority w:val="99"/>
    <w:rsid w:val="00260147"/>
    <w:pPr>
      <w:keepNext w:val="0"/>
      <w:numPr>
        <w:numId w:val="2"/>
      </w:numPr>
      <w:spacing w:before="300" w:after="225"/>
    </w:pPr>
    <w:rPr>
      <w:rFonts w:ascii="Times New Roman" w:hAnsi="Times New Roman" w:cs="Times New Roman"/>
      <w:kern w:val="36"/>
    </w:rPr>
  </w:style>
  <w:style w:type="paragraph" w:customStyle="1" w:styleId="2">
    <w:name w:val="Заголовок2"/>
    <w:basedOn w:val="Heading2"/>
    <w:uiPriority w:val="99"/>
    <w:rsid w:val="00260147"/>
    <w:pPr>
      <w:numPr>
        <w:ilvl w:val="0"/>
        <w:numId w:val="0"/>
      </w:numPr>
    </w:pPr>
    <w:rPr>
      <w:rFonts w:ascii="Times New Roman" w:hAnsi="Times New Roman" w:cs="Times New Roman"/>
      <w:i w:val="0"/>
      <w:iCs w:val="0"/>
    </w:rPr>
  </w:style>
  <w:style w:type="paragraph" w:customStyle="1" w:styleId="3">
    <w:name w:val="Заголовок3"/>
    <w:basedOn w:val="2"/>
    <w:uiPriority w:val="99"/>
    <w:rsid w:val="00260147"/>
    <w:pPr>
      <w:numPr>
        <w:ilvl w:val="2"/>
        <w:numId w:val="2"/>
      </w:numPr>
    </w:pPr>
  </w:style>
  <w:style w:type="character" w:customStyle="1" w:styleId="41">
    <w:name w:val="Знак Знак41"/>
    <w:basedOn w:val="DefaultParagraphFont"/>
    <w:uiPriority w:val="99"/>
    <w:rsid w:val="00260147"/>
    <w:rPr>
      <w:rFonts w:ascii="Arial" w:hAnsi="Arial" w:cs="Arial"/>
      <w:b/>
      <w:bCs/>
      <w:caps/>
      <w:lang w:val="ru-RU" w:eastAsia="ru-RU"/>
    </w:rPr>
  </w:style>
  <w:style w:type="character" w:customStyle="1" w:styleId="TitleChar">
    <w:name w:val="Title Char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BodyText2Char">
    <w:name w:val="Body Text 2 Char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customStyle="1" w:styleId="11">
    <w:name w:val="Знак Знак Знак Знак1"/>
    <w:basedOn w:val="Normal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BodyTextChar">
    <w:name w:val="Body Text Char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5">
    <w:name w:val="Знак Знак5"/>
    <w:basedOn w:val="DefaultParagraphFont"/>
    <w:uiPriority w:val="99"/>
    <w:semiHidden/>
    <w:rsid w:val="00260147"/>
    <w:rPr>
      <w:rFonts w:ascii="Tahoma" w:hAnsi="Tahoma" w:cs="Tahoma"/>
      <w:sz w:val="16"/>
      <w:szCs w:val="16"/>
      <w:lang w:val="ru-RU" w:eastAsia="en-US"/>
    </w:rPr>
  </w:style>
  <w:style w:type="character" w:styleId="FollowedHyperlink">
    <w:name w:val="FollowedHyperlink"/>
    <w:basedOn w:val="DefaultParagraphFont"/>
    <w:uiPriority w:val="99"/>
    <w:rsid w:val="00260147"/>
    <w:rPr>
      <w:color w:val="800080"/>
      <w:u w:val="single"/>
    </w:rPr>
  </w:style>
  <w:style w:type="paragraph" w:styleId="ListParagraph">
    <w:name w:val="List Paragraph"/>
    <w:basedOn w:val="Normal"/>
    <w:uiPriority w:val="99"/>
    <w:qFormat/>
    <w:rsid w:val="00260147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FontStyle73">
    <w:name w:val="Font Style73"/>
    <w:basedOn w:val="DefaultParagraphFont"/>
    <w:uiPriority w:val="99"/>
    <w:rsid w:val="00260147"/>
    <w:rPr>
      <w:rFonts w:ascii="Times New Roman" w:hAnsi="Times New Roman" w:cs="Times New Roman"/>
      <w:sz w:val="16"/>
      <w:szCs w:val="16"/>
    </w:rPr>
  </w:style>
  <w:style w:type="paragraph" w:customStyle="1" w:styleId="Style21">
    <w:name w:val="Style21"/>
    <w:basedOn w:val="Normal"/>
    <w:uiPriority w:val="99"/>
    <w:rsid w:val="00260147"/>
    <w:pPr>
      <w:widowControl w:val="0"/>
      <w:autoSpaceDE w:val="0"/>
      <w:autoSpaceDN w:val="0"/>
      <w:adjustRightInd w:val="0"/>
      <w:jc w:val="both"/>
    </w:pPr>
  </w:style>
  <w:style w:type="paragraph" w:styleId="NoSpacing">
    <w:name w:val="No Spacing"/>
    <w:uiPriority w:val="99"/>
    <w:qFormat/>
    <w:rsid w:val="00260147"/>
    <w:rPr>
      <w:rFonts w:ascii="Calibri" w:hAnsi="Calibri" w:cs="Calibri"/>
      <w:lang w:eastAsia="en-US"/>
    </w:rPr>
  </w:style>
  <w:style w:type="paragraph" w:customStyle="1" w:styleId="Web">
    <w:name w:val="Обычный (Web)"/>
    <w:basedOn w:val="Normal"/>
    <w:uiPriority w:val="99"/>
    <w:rsid w:val="00260147"/>
    <w:pPr>
      <w:spacing w:before="100" w:after="100"/>
    </w:pPr>
    <w:rPr>
      <w:rFonts w:ascii="Calibri" w:hAnsi="Calibri" w:cs="Calibri"/>
      <w:lang w:eastAsia="zh-CN"/>
    </w:rPr>
  </w:style>
  <w:style w:type="character" w:customStyle="1" w:styleId="6">
    <w:name w:val="Знак Знак6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BodyTextIndent3Char">
    <w:name w:val="Body Text Indent 3 Char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2">
    <w:name w:val="Знак Знак42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2">
    <w:name w:val="Знак Знак32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2">
    <w:name w:val="Знак Знак22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7">
    <w:name w:val="Знак Знак7"/>
    <w:basedOn w:val="DefaultParagraphFont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13">
    <w:name w:val="Знак Знак13"/>
    <w:basedOn w:val="DefaultParagraphFont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3">
    <w:name w:val="Знак Знак43"/>
    <w:basedOn w:val="DefaultParagraphFont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3">
    <w:name w:val="Знак Знак33"/>
    <w:basedOn w:val="DefaultParagraphFont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3">
    <w:name w:val="Знак Знак23"/>
    <w:basedOn w:val="DefaultParagraphFont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100">
    <w:name w:val="Знак Знак10"/>
    <w:basedOn w:val="DefaultParagraphFont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9">
    <w:name w:val="Знак Знак9"/>
    <w:basedOn w:val="DefaultParagraphFont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8">
    <w:name w:val="Знак Знак8"/>
    <w:basedOn w:val="DefaultParagraphFont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styleId="Title">
    <w:name w:val="Title"/>
    <w:basedOn w:val="Normal"/>
    <w:link w:val="TitleChar2"/>
    <w:uiPriority w:val="99"/>
    <w:qFormat/>
    <w:rsid w:val="00260147"/>
    <w:pPr>
      <w:jc w:val="center"/>
    </w:pPr>
    <w:rPr>
      <w:rFonts w:ascii="Arial" w:hAnsi="Arial" w:cs="Arial"/>
      <w:b/>
      <w:bCs/>
      <w:caps/>
      <w:sz w:val="18"/>
      <w:szCs w:val="18"/>
    </w:rPr>
  </w:style>
  <w:style w:type="character" w:customStyle="1" w:styleId="TitleChar1">
    <w:name w:val="Title Char1"/>
    <w:basedOn w:val="DefaultParagraphFont"/>
    <w:link w:val="Title"/>
    <w:uiPriority w:val="99"/>
    <w:locked/>
    <w:rsid w:val="00DF0703"/>
    <w:rPr>
      <w:rFonts w:ascii="Cambria" w:hAnsi="Cambria" w:cs="Cambria"/>
      <w:b/>
      <w:bCs/>
      <w:kern w:val="28"/>
      <w:sz w:val="32"/>
      <w:szCs w:val="32"/>
    </w:rPr>
  </w:style>
  <w:style w:type="character" w:customStyle="1" w:styleId="TitleChar2">
    <w:name w:val="Title Char2"/>
    <w:basedOn w:val="DefaultParagraphFont"/>
    <w:link w:val="Title"/>
    <w:uiPriority w:val="99"/>
    <w:locked/>
    <w:rsid w:val="00E33E1D"/>
    <w:rPr>
      <w:rFonts w:ascii="Cambria" w:hAnsi="Cambria" w:cs="Cambria"/>
      <w:b/>
      <w:bCs/>
      <w:kern w:val="28"/>
      <w:sz w:val="32"/>
      <w:szCs w:val="32"/>
    </w:rPr>
  </w:style>
  <w:style w:type="paragraph" w:styleId="BodyText2">
    <w:name w:val="Body Text 2"/>
    <w:basedOn w:val="Normal"/>
    <w:link w:val="BodyText2Char2"/>
    <w:uiPriority w:val="99"/>
    <w:rsid w:val="00260147"/>
    <w:pPr>
      <w:ind w:firstLine="567"/>
      <w:jc w:val="both"/>
    </w:pPr>
    <w:rPr>
      <w:rFonts w:ascii="Arial" w:hAnsi="Arial" w:cs="Arial"/>
      <w:b/>
      <w:bCs/>
      <w:caps/>
      <w:sz w:val="17"/>
      <w:szCs w:val="17"/>
    </w:rPr>
  </w:style>
  <w:style w:type="character" w:customStyle="1" w:styleId="BodyText2Char1">
    <w:name w:val="Body Text 2 Char1"/>
    <w:basedOn w:val="DefaultParagraphFont"/>
    <w:link w:val="BodyText2"/>
    <w:uiPriority w:val="99"/>
    <w:semiHidden/>
    <w:locked/>
    <w:rsid w:val="00DF0703"/>
    <w:rPr>
      <w:sz w:val="24"/>
      <w:szCs w:val="24"/>
    </w:rPr>
  </w:style>
  <w:style w:type="character" w:customStyle="1" w:styleId="BodyText2Char2">
    <w:name w:val="Body Text 2 Char2"/>
    <w:basedOn w:val="DefaultParagraphFont"/>
    <w:link w:val="BodyText2"/>
    <w:uiPriority w:val="99"/>
    <w:semiHidden/>
    <w:locked/>
    <w:rsid w:val="00E33E1D"/>
    <w:rPr>
      <w:sz w:val="24"/>
      <w:szCs w:val="24"/>
    </w:rPr>
  </w:style>
  <w:style w:type="paragraph" w:styleId="BodyTextIndent3">
    <w:name w:val="Body Text Indent 3"/>
    <w:basedOn w:val="Normal"/>
    <w:link w:val="BodyTextIndent3Char2"/>
    <w:uiPriority w:val="99"/>
    <w:rsid w:val="00260147"/>
    <w:pPr>
      <w:ind w:right="-96" w:firstLine="567"/>
      <w:jc w:val="both"/>
    </w:pPr>
    <w:rPr>
      <w:rFonts w:ascii="Tahoma" w:hAnsi="Tahoma" w:cs="Tahoma"/>
      <w:sz w:val="16"/>
      <w:szCs w:val="16"/>
    </w:rPr>
  </w:style>
  <w:style w:type="character" w:customStyle="1" w:styleId="BodyTextIndent3Char1">
    <w:name w:val="Body Text Indent 3 Char1"/>
    <w:basedOn w:val="DefaultParagraphFont"/>
    <w:link w:val="BodyTextIndent3"/>
    <w:uiPriority w:val="99"/>
    <w:semiHidden/>
    <w:locked/>
    <w:rsid w:val="00DF0703"/>
    <w:rPr>
      <w:sz w:val="16"/>
      <w:szCs w:val="16"/>
    </w:rPr>
  </w:style>
  <w:style w:type="character" w:customStyle="1" w:styleId="BodyTextIndent3Char2">
    <w:name w:val="Body Text Indent 3 Char2"/>
    <w:basedOn w:val="DefaultParagraphFont"/>
    <w:link w:val="BodyTextIndent3"/>
    <w:uiPriority w:val="99"/>
    <w:semiHidden/>
    <w:locked/>
    <w:rsid w:val="00E33E1D"/>
    <w:rPr>
      <w:sz w:val="16"/>
      <w:szCs w:val="16"/>
    </w:rPr>
  </w:style>
  <w:style w:type="paragraph" w:styleId="BodyText">
    <w:name w:val="Body Text"/>
    <w:basedOn w:val="Normal"/>
    <w:link w:val="BodyTextChar2"/>
    <w:uiPriority w:val="99"/>
    <w:rsid w:val="00260147"/>
    <w:pPr>
      <w:spacing w:after="120"/>
    </w:pPr>
    <w:rPr>
      <w:rFonts w:ascii="Tahoma" w:hAnsi="Tahoma" w:cs="Tahoma"/>
      <w:sz w:val="16"/>
      <w:szCs w:val="16"/>
      <w:lang w:eastAsia="en-US"/>
    </w:rPr>
  </w:style>
  <w:style w:type="character" w:customStyle="1" w:styleId="BodyTextChar1">
    <w:name w:val="Body Text Char1"/>
    <w:basedOn w:val="DefaultParagraphFont"/>
    <w:link w:val="BodyText"/>
    <w:uiPriority w:val="99"/>
    <w:semiHidden/>
    <w:locked/>
    <w:rsid w:val="00DF0703"/>
    <w:rPr>
      <w:sz w:val="24"/>
      <w:szCs w:val="24"/>
    </w:rPr>
  </w:style>
  <w:style w:type="character" w:customStyle="1" w:styleId="BodyTextChar2">
    <w:name w:val="Body Text Char2"/>
    <w:basedOn w:val="DefaultParagraphFont"/>
    <w:link w:val="BodyText"/>
    <w:uiPriority w:val="99"/>
    <w:semiHidden/>
    <w:locked/>
    <w:rsid w:val="00E33E1D"/>
    <w:rPr>
      <w:sz w:val="24"/>
      <w:szCs w:val="24"/>
    </w:rPr>
  </w:style>
  <w:style w:type="paragraph" w:styleId="BlockText">
    <w:name w:val="Block Text"/>
    <w:basedOn w:val="Normal"/>
    <w:uiPriority w:val="99"/>
    <w:rsid w:val="00260147"/>
    <w:pPr>
      <w:tabs>
        <w:tab w:val="left" w:pos="709"/>
      </w:tabs>
      <w:spacing w:line="360" w:lineRule="auto"/>
      <w:ind w:left="1134" w:right="850" w:hanging="1134"/>
      <w:jc w:val="center"/>
    </w:pPr>
    <w:rPr>
      <w:b/>
      <w:bCs/>
      <w:sz w:val="28"/>
      <w:szCs w:val="28"/>
      <w:lang w:val="en-US"/>
    </w:rPr>
  </w:style>
  <w:style w:type="character" w:customStyle="1" w:styleId="apple-style-span">
    <w:name w:val="apple-style-span"/>
    <w:basedOn w:val="DefaultParagraphFont"/>
    <w:uiPriority w:val="99"/>
    <w:rsid w:val="00260147"/>
  </w:style>
  <w:style w:type="character" w:customStyle="1" w:styleId="trb12">
    <w:name w:val="trb12"/>
    <w:basedOn w:val="DefaultParagraphFont"/>
    <w:uiPriority w:val="99"/>
    <w:rsid w:val="00260147"/>
  </w:style>
  <w:style w:type="paragraph" w:styleId="List2">
    <w:name w:val="List 2"/>
    <w:basedOn w:val="Normal"/>
    <w:uiPriority w:val="99"/>
    <w:rsid w:val="00260147"/>
    <w:pPr>
      <w:overflowPunct w:val="0"/>
      <w:autoSpaceDE w:val="0"/>
      <w:autoSpaceDN w:val="0"/>
      <w:adjustRightInd w:val="0"/>
      <w:ind w:left="566" w:hanging="283"/>
      <w:textAlignment w:val="baseline"/>
    </w:pPr>
    <w:rPr>
      <w:sz w:val="20"/>
      <w:szCs w:val="20"/>
    </w:rPr>
  </w:style>
  <w:style w:type="paragraph" w:customStyle="1" w:styleId="a4">
    <w:name w:val="Знак"/>
    <w:basedOn w:val="Normal"/>
    <w:uiPriority w:val="99"/>
    <w:rsid w:val="004E7B8B"/>
    <w:pPr>
      <w:spacing w:after="160" w:line="240" w:lineRule="exact"/>
    </w:pPr>
    <w:rPr>
      <w:sz w:val="20"/>
      <w:szCs w:val="20"/>
      <w:lang w:val="en-US" w:eastAsia="en-US"/>
    </w:rPr>
  </w:style>
  <w:style w:type="paragraph" w:styleId="TableofFigures">
    <w:name w:val="table of figures"/>
    <w:basedOn w:val="Normal"/>
    <w:next w:val="Normal"/>
    <w:uiPriority w:val="99"/>
    <w:semiHidden/>
    <w:rsid w:val="00FC37BF"/>
  </w:style>
  <w:style w:type="paragraph" w:customStyle="1" w:styleId="10">
    <w:name w:val="Мой заголовок 1"/>
    <w:basedOn w:val="Heading1"/>
    <w:next w:val="Heading1"/>
    <w:autoRedefine/>
    <w:uiPriority w:val="99"/>
    <w:rsid w:val="00C0682E"/>
    <w:pPr>
      <w:numPr>
        <w:numId w:val="21"/>
      </w:numPr>
      <w:jc w:val="center"/>
    </w:pPr>
    <w:rPr>
      <w:rFonts w:ascii="Times New Roman" w:hAnsi="Times New Roman" w:cs="Times New Roman"/>
      <w:b w:val="0"/>
      <w:bCs w:val="0"/>
      <w:sz w:val="22"/>
      <w:szCs w:val="22"/>
    </w:rPr>
  </w:style>
  <w:style w:type="paragraph" w:customStyle="1" w:styleId="20">
    <w:name w:val="Мой заголовок 2"/>
    <w:basedOn w:val="Heading2"/>
    <w:next w:val="Heading2"/>
    <w:autoRedefine/>
    <w:uiPriority w:val="99"/>
    <w:rsid w:val="00C0682E"/>
    <w:pPr>
      <w:tabs>
        <w:tab w:val="clear" w:pos="576"/>
        <w:tab w:val="num" w:pos="720"/>
        <w:tab w:val="num" w:pos="1318"/>
      </w:tabs>
      <w:spacing w:before="120" w:after="0" w:line="480" w:lineRule="auto"/>
      <w:ind w:left="0" w:hanging="288"/>
      <w:jc w:val="center"/>
    </w:pPr>
    <w:rPr>
      <w:rFonts w:ascii="Times New Roman" w:hAnsi="Times New Roman" w:cs="Times New Roman"/>
    </w:rPr>
  </w:style>
  <w:style w:type="paragraph" w:customStyle="1" w:styleId="31">
    <w:name w:val="Мой заголовок 3"/>
    <w:basedOn w:val="Heading3"/>
    <w:next w:val="10"/>
    <w:autoRedefine/>
    <w:uiPriority w:val="99"/>
    <w:rsid w:val="00C0682E"/>
    <w:pPr>
      <w:jc w:val="center"/>
    </w:pPr>
    <w:rPr>
      <w:rFonts w:ascii="Times New Roman" w:hAnsi="Times New Roman" w:cs="Times New Roman"/>
      <w:i/>
      <w:iCs/>
      <w:sz w:val="28"/>
      <w:szCs w:val="28"/>
    </w:rPr>
  </w:style>
  <w:style w:type="character" w:styleId="HTMLCode">
    <w:name w:val="HTML Code"/>
    <w:basedOn w:val="DefaultParagraphFont"/>
    <w:uiPriority w:val="99"/>
    <w:rsid w:val="00041002"/>
    <w:rPr>
      <w:rFonts w:ascii="Courier New" w:hAnsi="Courier New" w:cs="Courier New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yperlink" Target="http://www.i-exam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nii.mko@gmail.com" TargetMode="External"/><Relationship Type="http://schemas.openxmlformats.org/officeDocument/2006/relationships/image" Id="rId14" Target="/word/media/range_by_years228.png"/><Relationship Type="http://schemas.openxmlformats.org/officeDocument/2006/relationships/image" Id="rId15" Target="/word/media/hist_year_228_2016.png"/><Relationship Type="http://schemas.openxmlformats.org/officeDocument/2006/relationships/image" Id="rId16" Target="/word/media/hist_year_228_2017.png"/><Relationship Type="http://schemas.openxmlformats.org/officeDocument/2006/relationships/image" Id="rId17" Target="/word/media/hist_year_228_2018.png"/><Relationship Type="http://schemas.openxmlformats.org/officeDocument/2006/relationships/image" Id="rId18" Target="/word/media/pic_hist_all_years_228.png"/><Relationship Type="http://schemas.openxmlformats.org/officeDocument/2006/relationships/image" Id="rId19" Target="/word/media/map_rates_22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2695</TotalTime>
  <Pages>11</Pages>
  <Words>1273</Words>
  <Characters>7262</Characters>
  <Application>Microsoft Office Outlook</Application>
  <DocSecurity>0</DocSecurity>
  <Lines>0</Lines>
  <Paragraphs>0</Paragraphs>
  <ScaleCrop>false</ScaleCrop>
  <Company>niimko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Мониторинг результатов диагностического тестирования</dc:title>
  <dc:subject/>
  <dc:creator>User</dc:creator>
  <cp:keywords/>
  <dc:description/>
  <cp:lastModifiedBy>User</cp:lastModifiedBy>
  <cp:revision>86</cp:revision>
  <dcterms:created xsi:type="dcterms:W3CDTF">2013-09-05T07:15:00Z</dcterms:created>
  <dcterms:modified xsi:type="dcterms:W3CDTF">2017-09-22T11:42:00Z</dcterms:modified>
</cp:coreProperties>
</file>